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D4E24" w14:textId="65537712" w:rsidR="001F12DE" w:rsidRDefault="001F12DE" w:rsidP="001F12DE">
      <w:pPr>
        <w:pStyle w:val="Titrechapitre"/>
        <w:rPr>
          <w:rStyle w:val="gras"/>
        </w:rPr>
      </w:pPr>
      <w:proofErr w:type="spellStart"/>
      <w:r w:rsidRPr="001F12DE">
        <w:rPr>
          <w:rStyle w:val="gras"/>
          <w:lang w:val="en-US"/>
        </w:rPr>
        <w:t>Gl</w:t>
      </w:r>
      <w:r>
        <w:rPr>
          <w:rStyle w:val="gras"/>
        </w:rPr>
        <w:t>ossaire</w:t>
      </w:r>
      <w:proofErr w:type="spellEnd"/>
      <w:r>
        <w:rPr>
          <w:rStyle w:val="gras"/>
        </w:rPr>
        <w:t xml:space="preserve"> des acronymes</w:t>
      </w:r>
    </w:p>
    <w:p w14:paraId="6BA4F2B4" w14:textId="43A4ED5B" w:rsidR="00020D58" w:rsidRPr="00020D58" w:rsidRDefault="00020D58" w:rsidP="00D11D4A">
      <w:pPr>
        <w:rPr>
          <w:rStyle w:val="gras"/>
          <w:lang w:val="en-US"/>
        </w:rPr>
      </w:pPr>
      <w:r w:rsidRPr="00020D58">
        <w:rPr>
          <w:rStyle w:val="gras"/>
          <w:lang w:val="en-US"/>
        </w:rPr>
        <w:t>AAA</w:t>
      </w:r>
      <w:r w:rsidRPr="00020D58">
        <w:rPr>
          <w:rStyle w:val="gras"/>
          <w:lang w:val="en-US"/>
        </w:rPr>
        <w:tab/>
      </w:r>
      <w:r w:rsidRPr="00020D58">
        <w:rPr>
          <w:rStyle w:val="gras"/>
          <w:lang w:val="en-US"/>
        </w:rPr>
        <w:tab/>
      </w:r>
      <w:r w:rsidRPr="006566E7">
        <w:rPr>
          <w:rStyle w:val="italique"/>
          <w:lang w:val="en-US"/>
        </w:rPr>
        <w:t>Aut</w:t>
      </w:r>
      <w:r w:rsidRPr="002E4826">
        <w:rPr>
          <w:rStyle w:val="italique"/>
          <w:lang w:val="en-US"/>
        </w:rPr>
        <w:t>hentication, Authorization, Accounting</w:t>
      </w:r>
    </w:p>
    <w:p w14:paraId="17433A97" w14:textId="1327744A" w:rsidR="00BA7EB4" w:rsidRPr="00020D58" w:rsidRDefault="00BA7EB4" w:rsidP="00D11D4A">
      <w:pPr>
        <w:rPr>
          <w:lang w:val="en-US"/>
        </w:rPr>
      </w:pPr>
      <w:r w:rsidRPr="00020D58">
        <w:rPr>
          <w:rStyle w:val="gras"/>
          <w:lang w:val="en-US"/>
        </w:rPr>
        <w:t>AD</w:t>
      </w:r>
      <w:r w:rsidRPr="00020D58">
        <w:rPr>
          <w:rStyle w:val="gras"/>
          <w:lang w:val="en-US"/>
        </w:rPr>
        <w:tab/>
      </w:r>
      <w:r w:rsidRPr="00020D58">
        <w:rPr>
          <w:rStyle w:val="gras"/>
          <w:lang w:val="en-US"/>
        </w:rPr>
        <w:tab/>
      </w:r>
      <w:r w:rsidR="0034764D" w:rsidRPr="006566E7">
        <w:rPr>
          <w:rStyle w:val="italique"/>
          <w:lang w:val="en-US"/>
        </w:rPr>
        <w:t>Active Directory</w:t>
      </w:r>
    </w:p>
    <w:p w14:paraId="5B61FCD0" w14:textId="52A6437C" w:rsidR="00F45703" w:rsidRPr="00EE33FA" w:rsidRDefault="00F45703" w:rsidP="00D11D4A">
      <w:pPr>
        <w:rPr>
          <w:lang w:val="en-US"/>
        </w:rPr>
      </w:pPr>
      <w:r w:rsidRPr="006566E7">
        <w:rPr>
          <w:rStyle w:val="gras"/>
          <w:lang w:val="en-US"/>
        </w:rPr>
        <w:t>AES-256</w:t>
      </w:r>
      <w:r w:rsidRPr="00EE33FA">
        <w:rPr>
          <w:lang w:val="en-US"/>
        </w:rPr>
        <w:tab/>
      </w:r>
      <w:r w:rsidR="00EE33FA" w:rsidRPr="006566E7">
        <w:rPr>
          <w:rStyle w:val="italique"/>
          <w:lang w:val="en-US"/>
        </w:rPr>
        <w:t>Advanced Encryption Standard 256-bit</w:t>
      </w:r>
    </w:p>
    <w:p w14:paraId="53FEAB82" w14:textId="5731C055" w:rsidR="00C7627C" w:rsidRPr="00C7627C" w:rsidRDefault="00C7627C" w:rsidP="00D11D4A">
      <w:pPr>
        <w:rPr>
          <w:lang w:val="en-US"/>
        </w:rPr>
      </w:pPr>
      <w:r w:rsidRPr="006566E7">
        <w:rPr>
          <w:rStyle w:val="gras"/>
          <w:lang w:val="en-US"/>
        </w:rPr>
        <w:t>AHV</w:t>
      </w:r>
      <w:r w:rsidRPr="00F45703">
        <w:rPr>
          <w:lang w:val="en-US"/>
        </w:rPr>
        <w:tab/>
      </w:r>
      <w:r w:rsidRPr="00F45703">
        <w:rPr>
          <w:lang w:val="en-US"/>
        </w:rPr>
        <w:tab/>
      </w:r>
      <w:r w:rsidRPr="006566E7">
        <w:rPr>
          <w:rStyle w:val="italique"/>
          <w:lang w:val="en-US"/>
        </w:rPr>
        <w:t>Acropolis Hypervisor</w:t>
      </w:r>
      <w:r w:rsidRPr="00F45703">
        <w:rPr>
          <w:lang w:val="en-US"/>
        </w:rPr>
        <w:t xml:space="preserve"> (Nutanix)</w:t>
      </w:r>
    </w:p>
    <w:p w14:paraId="32A31652" w14:textId="564D51E5" w:rsidR="006301A1" w:rsidRDefault="006301A1" w:rsidP="00D11D4A">
      <w:pPr>
        <w:rPr>
          <w:lang w:val="en-US"/>
        </w:rPr>
      </w:pPr>
      <w:r w:rsidRPr="006566E7">
        <w:rPr>
          <w:rStyle w:val="gras"/>
          <w:lang w:val="en-US"/>
        </w:rPr>
        <w:t>AMD-V</w:t>
      </w:r>
      <w:r w:rsidRPr="006301A1">
        <w:rPr>
          <w:lang w:val="en-US"/>
        </w:rPr>
        <w:tab/>
      </w:r>
      <w:r w:rsidRPr="006566E7">
        <w:rPr>
          <w:rStyle w:val="italique"/>
          <w:lang w:val="en-US"/>
        </w:rPr>
        <w:t>AMD Virtualization</w:t>
      </w:r>
    </w:p>
    <w:p w14:paraId="20BEA10C" w14:textId="42E28782" w:rsidR="008959FB" w:rsidRPr="006566E7" w:rsidRDefault="008959FB" w:rsidP="00D11D4A">
      <w:pPr>
        <w:rPr>
          <w:rStyle w:val="italique"/>
          <w:lang w:val="en-US"/>
        </w:rPr>
      </w:pPr>
      <w:r w:rsidRPr="006566E7">
        <w:rPr>
          <w:rStyle w:val="gras"/>
          <w:lang w:val="en-US"/>
        </w:rPr>
        <w:t>AMI</w:t>
      </w:r>
      <w:r w:rsidRPr="006566E7">
        <w:rPr>
          <w:rStyle w:val="gras"/>
          <w:lang w:val="en-US"/>
        </w:rPr>
        <w:tab/>
      </w:r>
      <w:r w:rsidRPr="008959FB">
        <w:rPr>
          <w:lang w:val="en-US"/>
        </w:rPr>
        <w:tab/>
      </w:r>
      <w:r w:rsidRPr="006566E7">
        <w:rPr>
          <w:rStyle w:val="italique"/>
          <w:lang w:val="en-US"/>
        </w:rPr>
        <w:t>Ama</w:t>
      </w:r>
      <w:r w:rsidRPr="002E4826">
        <w:rPr>
          <w:rStyle w:val="italique"/>
          <w:lang w:val="en-US"/>
        </w:rPr>
        <w:t>zon</w:t>
      </w:r>
      <w:r w:rsidR="00427D28" w:rsidRPr="002E4826">
        <w:rPr>
          <w:rStyle w:val="italique"/>
          <w:lang w:val="en-US"/>
        </w:rPr>
        <w:t xml:space="preserve"> Machine Image</w:t>
      </w:r>
    </w:p>
    <w:p w14:paraId="766A7FA1" w14:textId="030E6C61" w:rsidR="00D11D4A" w:rsidRPr="0034764D" w:rsidRDefault="00D11D4A" w:rsidP="00D11D4A">
      <w:pPr>
        <w:rPr>
          <w:lang w:val="en-US"/>
        </w:rPr>
      </w:pPr>
      <w:r w:rsidRPr="0034764D">
        <w:rPr>
          <w:rStyle w:val="gras"/>
          <w:lang w:val="en-US"/>
        </w:rPr>
        <w:t>API</w:t>
      </w:r>
      <w:r w:rsidRPr="0034764D">
        <w:rPr>
          <w:rStyle w:val="gras"/>
          <w:lang w:val="en-US"/>
        </w:rPr>
        <w:tab/>
      </w:r>
      <w:r w:rsidRPr="0034764D">
        <w:rPr>
          <w:rStyle w:val="gras"/>
          <w:lang w:val="en-US"/>
        </w:rPr>
        <w:tab/>
      </w:r>
      <w:r w:rsidR="002E48D4" w:rsidRPr="006566E7">
        <w:rPr>
          <w:rStyle w:val="italique"/>
          <w:lang w:val="en-US"/>
        </w:rPr>
        <w:t>Application P</w:t>
      </w:r>
      <w:r w:rsidR="000D0771" w:rsidRPr="006566E7">
        <w:rPr>
          <w:rStyle w:val="italique"/>
          <w:lang w:val="en-US"/>
        </w:rPr>
        <w:t>rogramming Interface</w:t>
      </w:r>
    </w:p>
    <w:p w14:paraId="04E07E17" w14:textId="5F31AF36" w:rsidR="00824882" w:rsidRPr="000D0771" w:rsidRDefault="00824882" w:rsidP="00824882">
      <w:pPr>
        <w:rPr>
          <w:lang w:val="en-US"/>
        </w:rPr>
      </w:pPr>
      <w:r w:rsidRPr="000D0771">
        <w:rPr>
          <w:rStyle w:val="gras"/>
          <w:lang w:val="en-US"/>
        </w:rPr>
        <w:t>AWS</w:t>
      </w:r>
      <w:r w:rsidRPr="000D0771">
        <w:rPr>
          <w:rStyle w:val="gras"/>
          <w:lang w:val="en-US"/>
        </w:rPr>
        <w:tab/>
      </w:r>
      <w:r w:rsidRPr="000D0771">
        <w:rPr>
          <w:rStyle w:val="gras"/>
          <w:lang w:val="en-US"/>
        </w:rPr>
        <w:tab/>
      </w:r>
      <w:r w:rsidR="0034764D" w:rsidRPr="006566E7">
        <w:rPr>
          <w:rStyle w:val="italique"/>
          <w:lang w:val="en-US"/>
        </w:rPr>
        <w:t>Amazon Web Services</w:t>
      </w:r>
    </w:p>
    <w:p w14:paraId="5DD664A9" w14:textId="77777777" w:rsidR="00824882" w:rsidRPr="000D0771" w:rsidRDefault="00824882" w:rsidP="00D11D4A">
      <w:pPr>
        <w:rPr>
          <w:lang w:val="en-US"/>
        </w:rPr>
      </w:pPr>
    </w:p>
    <w:p w14:paraId="4C8C5287" w14:textId="0D3486F4" w:rsidR="00AA0F5D" w:rsidRPr="00AA0F5D" w:rsidRDefault="00AA0F5D" w:rsidP="00D11D4A">
      <w:pPr>
        <w:rPr>
          <w:lang w:val="en-US"/>
        </w:rPr>
      </w:pPr>
      <w:r w:rsidRPr="00AA0F5D">
        <w:rPr>
          <w:rStyle w:val="gras"/>
          <w:lang w:val="en-US"/>
        </w:rPr>
        <w:t>BIOS</w:t>
      </w:r>
      <w:r w:rsidRPr="00AA0F5D">
        <w:rPr>
          <w:rStyle w:val="gras"/>
          <w:lang w:val="en-US"/>
        </w:rPr>
        <w:tab/>
      </w:r>
      <w:r w:rsidRPr="00AA0F5D">
        <w:rPr>
          <w:rStyle w:val="gras"/>
          <w:lang w:val="en-US"/>
        </w:rPr>
        <w:tab/>
      </w:r>
      <w:r w:rsidR="00374BDD" w:rsidRPr="006566E7">
        <w:rPr>
          <w:rStyle w:val="italique"/>
          <w:lang w:val="en-US"/>
        </w:rPr>
        <w:t>Basic Input/Output System</w:t>
      </w:r>
    </w:p>
    <w:p w14:paraId="2F64BBD3" w14:textId="7665DA8E" w:rsidR="005355F1" w:rsidRDefault="005355F1" w:rsidP="005355F1">
      <w:pPr>
        <w:rPr>
          <w:rStyle w:val="italique"/>
          <w:lang w:val="en-US"/>
        </w:rPr>
      </w:pPr>
      <w:r w:rsidRPr="00AA0F5D">
        <w:rPr>
          <w:rStyle w:val="gras"/>
          <w:lang w:val="en-US"/>
        </w:rPr>
        <w:t>BYOD</w:t>
      </w:r>
      <w:r w:rsidRPr="00AA0F5D">
        <w:rPr>
          <w:rStyle w:val="gras"/>
          <w:lang w:val="en-US"/>
        </w:rPr>
        <w:tab/>
      </w:r>
      <w:r w:rsidR="00F73ED4" w:rsidRPr="00F73ED4">
        <w:rPr>
          <w:rStyle w:val="gras"/>
          <w:lang w:val="en-US"/>
        </w:rPr>
        <w:tab/>
      </w:r>
      <w:r w:rsidR="00F73ED4" w:rsidRPr="006566E7">
        <w:rPr>
          <w:rStyle w:val="italique"/>
          <w:lang w:val="en-US"/>
        </w:rPr>
        <w:t xml:space="preserve">Bring </w:t>
      </w:r>
      <w:r w:rsidR="00866C0D" w:rsidRPr="002E4826">
        <w:rPr>
          <w:rStyle w:val="italique"/>
          <w:lang w:val="en-US"/>
        </w:rPr>
        <w:t>Y</w:t>
      </w:r>
      <w:r w:rsidR="00F73ED4" w:rsidRPr="006566E7">
        <w:rPr>
          <w:rStyle w:val="italique"/>
          <w:lang w:val="en-US"/>
        </w:rPr>
        <w:t xml:space="preserve">our </w:t>
      </w:r>
      <w:r w:rsidR="00866C0D" w:rsidRPr="002E4826">
        <w:rPr>
          <w:rStyle w:val="italique"/>
          <w:lang w:val="en-US"/>
        </w:rPr>
        <w:t>O</w:t>
      </w:r>
      <w:r w:rsidR="00F73ED4" w:rsidRPr="006566E7">
        <w:rPr>
          <w:rStyle w:val="italique"/>
          <w:lang w:val="en-US"/>
        </w:rPr>
        <w:t xml:space="preserve">wn </w:t>
      </w:r>
      <w:r w:rsidR="00866C0D" w:rsidRPr="002E4826">
        <w:rPr>
          <w:rStyle w:val="italique"/>
          <w:lang w:val="en-US"/>
        </w:rPr>
        <w:t>D</w:t>
      </w:r>
      <w:r w:rsidR="00F73ED4" w:rsidRPr="006566E7">
        <w:rPr>
          <w:rStyle w:val="italique"/>
          <w:lang w:val="en-US"/>
        </w:rPr>
        <w:t>evice</w:t>
      </w:r>
    </w:p>
    <w:p w14:paraId="7C694797" w14:textId="77777777" w:rsidR="006566E7" w:rsidRDefault="006566E7" w:rsidP="005355F1">
      <w:pPr>
        <w:rPr>
          <w:lang w:val="en-US"/>
        </w:rPr>
      </w:pPr>
    </w:p>
    <w:p w14:paraId="33E25949" w14:textId="06FAE8AD" w:rsidR="004628A8" w:rsidRPr="002E4826" w:rsidRDefault="004628A8" w:rsidP="005355F1">
      <w:pPr>
        <w:rPr>
          <w:lang w:val="en-US"/>
        </w:rPr>
      </w:pPr>
      <w:r w:rsidRPr="002E4826">
        <w:rPr>
          <w:rStyle w:val="gras"/>
          <w:lang w:val="en-US"/>
        </w:rPr>
        <w:t>CA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Certificate Authority</w:t>
      </w:r>
    </w:p>
    <w:p w14:paraId="7D5F4263" w14:textId="62C2A940" w:rsidR="00A203A3" w:rsidRPr="002E4826" w:rsidRDefault="00A203A3" w:rsidP="00A203A3">
      <w:pPr>
        <w:rPr>
          <w:lang w:val="en-US"/>
        </w:rPr>
      </w:pPr>
      <w:r w:rsidRPr="002E4826">
        <w:rPr>
          <w:rStyle w:val="gras"/>
          <w:lang w:val="en-US"/>
        </w:rPr>
        <w:t>CAPEX</w:t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 xml:space="preserve">Capital Expenditures </w:t>
      </w:r>
      <w:proofErr w:type="spellStart"/>
      <w:r w:rsidRPr="002E4826">
        <w:rPr>
          <w:rStyle w:val="italique"/>
          <w:lang w:val="en-US"/>
        </w:rPr>
        <w:t>ou</w:t>
      </w:r>
      <w:proofErr w:type="spellEnd"/>
      <w:r w:rsidRPr="002E4826">
        <w:rPr>
          <w:rStyle w:val="italique"/>
          <w:lang w:val="en-US"/>
        </w:rPr>
        <w:t xml:space="preserve"> Expanses</w:t>
      </w:r>
    </w:p>
    <w:p w14:paraId="3D799BEA" w14:textId="1DC55CCD" w:rsidR="00A203A3" w:rsidRPr="00583706" w:rsidRDefault="00583706" w:rsidP="005355F1">
      <w:pPr>
        <w:rPr>
          <w:lang w:val="en-US"/>
        </w:rPr>
      </w:pPr>
      <w:r w:rsidRPr="006566E7">
        <w:rPr>
          <w:rStyle w:val="gras"/>
          <w:lang w:val="en-US"/>
        </w:rPr>
        <w:t>CBT</w:t>
      </w:r>
      <w:r w:rsidRPr="00583706">
        <w:rPr>
          <w:lang w:val="en-US"/>
        </w:rPr>
        <w:tab/>
      </w:r>
      <w:r w:rsidRPr="00583706">
        <w:rPr>
          <w:lang w:val="en-US"/>
        </w:rPr>
        <w:tab/>
      </w:r>
      <w:r w:rsidRPr="006566E7">
        <w:rPr>
          <w:rStyle w:val="italique"/>
          <w:lang w:val="en-US"/>
        </w:rPr>
        <w:t>Changed Block Tracking</w:t>
      </w:r>
      <w:r w:rsidRPr="00583706">
        <w:rPr>
          <w:lang w:val="en-US"/>
        </w:rPr>
        <w:t xml:space="preserve"> (VMware)</w:t>
      </w:r>
    </w:p>
    <w:p w14:paraId="4F956573" w14:textId="4FB25BDC" w:rsidR="004C2C65" w:rsidRPr="00A203A3" w:rsidRDefault="004C2C65" w:rsidP="005355F1">
      <w:pPr>
        <w:rPr>
          <w:lang w:val="en-US"/>
        </w:rPr>
      </w:pPr>
      <w:r w:rsidRPr="006566E7">
        <w:rPr>
          <w:rStyle w:val="gras"/>
          <w:lang w:val="en-US"/>
        </w:rPr>
        <w:t>CD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r w:rsidRPr="006566E7">
        <w:rPr>
          <w:rStyle w:val="italique"/>
          <w:lang w:val="en-US"/>
        </w:rPr>
        <w:t>Compact Disc</w:t>
      </w:r>
    </w:p>
    <w:p w14:paraId="4D3628C2" w14:textId="0193F44C" w:rsidR="00DA7BE4" w:rsidRPr="00A203A3" w:rsidRDefault="00DA7BE4" w:rsidP="005355F1">
      <w:pPr>
        <w:rPr>
          <w:lang w:val="en-US"/>
        </w:rPr>
      </w:pPr>
      <w:r w:rsidRPr="006566E7">
        <w:rPr>
          <w:rStyle w:val="gras"/>
          <w:lang w:val="en-US"/>
        </w:rPr>
        <w:t>CD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r w:rsidRPr="006566E7">
        <w:rPr>
          <w:rStyle w:val="italique"/>
          <w:lang w:val="en-US"/>
        </w:rPr>
        <w:t>Conti</w:t>
      </w:r>
      <w:r w:rsidR="00DD063C" w:rsidRPr="006566E7">
        <w:rPr>
          <w:rStyle w:val="italique"/>
          <w:lang w:val="en-US"/>
        </w:rPr>
        <w:t>nuous Delivery/Deployment</w:t>
      </w:r>
    </w:p>
    <w:p w14:paraId="23E0C7DE" w14:textId="074B4ABF" w:rsidR="00357B03" w:rsidRDefault="00357B03" w:rsidP="005355F1">
      <w:r w:rsidRPr="006566E7">
        <w:rPr>
          <w:rStyle w:val="gras"/>
        </w:rPr>
        <w:t>CI</w:t>
      </w:r>
      <w:r>
        <w:tab/>
      </w:r>
      <w:r>
        <w:tab/>
      </w:r>
      <w:r w:rsidRPr="006566E7">
        <w:rPr>
          <w:rStyle w:val="italique"/>
        </w:rPr>
        <w:t>Converged Infrastructure</w:t>
      </w:r>
    </w:p>
    <w:p w14:paraId="07DCEB73" w14:textId="0395D0D5" w:rsidR="00DD063C" w:rsidRDefault="00DA7BE4" w:rsidP="005355F1">
      <w:pPr>
        <w:rPr>
          <w:rStyle w:val="italique"/>
        </w:rPr>
      </w:pPr>
      <w:r w:rsidRPr="006566E7">
        <w:rPr>
          <w:rStyle w:val="gras"/>
        </w:rPr>
        <w:t>CI</w:t>
      </w:r>
      <w:r>
        <w:tab/>
      </w:r>
      <w:r>
        <w:tab/>
      </w:r>
      <w:r w:rsidRPr="006566E7">
        <w:rPr>
          <w:rStyle w:val="italique"/>
        </w:rPr>
        <w:t>Continu</w:t>
      </w:r>
      <w:r w:rsidR="00DD063C" w:rsidRPr="006566E7">
        <w:rPr>
          <w:rStyle w:val="italique"/>
        </w:rPr>
        <w:t>ous</w:t>
      </w:r>
      <w:r w:rsidRPr="006566E7">
        <w:rPr>
          <w:rStyle w:val="italique"/>
        </w:rPr>
        <w:t xml:space="preserve"> Integration</w:t>
      </w:r>
    </w:p>
    <w:p w14:paraId="34C25C56" w14:textId="231A80CB" w:rsidR="006566E7" w:rsidRPr="002E4826" w:rsidRDefault="006566E7" w:rsidP="006566E7">
      <w:pPr>
        <w:rPr>
          <w:lang w:val="en-US"/>
        </w:rPr>
      </w:pPr>
      <w:r w:rsidRPr="006566E7">
        <w:rPr>
          <w:rStyle w:val="gras"/>
          <w:lang w:val="en-US"/>
        </w:rPr>
        <w:t>CIFS</w:t>
      </w:r>
      <w:r w:rsidRPr="006566E7">
        <w:rPr>
          <w:rStyle w:val="gras"/>
          <w:lang w:val="en-US"/>
        </w:rPr>
        <w:tab/>
      </w:r>
      <w:r w:rsidRPr="006566E7">
        <w:rPr>
          <w:rStyle w:val="gras"/>
          <w:lang w:val="en-US"/>
        </w:rPr>
        <w:tab/>
      </w:r>
      <w:r w:rsidRPr="006566E7">
        <w:rPr>
          <w:rStyle w:val="italique"/>
          <w:lang w:val="en-US"/>
        </w:rPr>
        <w:t>Common Internet File System</w:t>
      </w:r>
    </w:p>
    <w:p w14:paraId="0DC09664" w14:textId="2C4D1452" w:rsidR="009E0215" w:rsidRPr="006566E7" w:rsidRDefault="009E0215" w:rsidP="005355F1">
      <w:pPr>
        <w:rPr>
          <w:lang w:val="en-US"/>
        </w:rPr>
      </w:pPr>
      <w:r w:rsidRPr="006566E7">
        <w:rPr>
          <w:rStyle w:val="gras"/>
          <w:lang w:val="en-US"/>
        </w:rPr>
        <w:t>CIM</w:t>
      </w:r>
      <w:r w:rsidRPr="006566E7">
        <w:rPr>
          <w:lang w:val="en-US"/>
        </w:rPr>
        <w:tab/>
      </w:r>
      <w:r w:rsidRPr="006566E7">
        <w:rPr>
          <w:lang w:val="en-US"/>
        </w:rPr>
        <w:tab/>
      </w:r>
      <w:r w:rsidRPr="006566E7">
        <w:rPr>
          <w:rStyle w:val="italique"/>
          <w:lang w:val="en-US"/>
        </w:rPr>
        <w:t>Common Information Model</w:t>
      </w:r>
    </w:p>
    <w:p w14:paraId="260B2C2A" w14:textId="2B5AE245" w:rsidR="00842251" w:rsidRPr="009E0215" w:rsidRDefault="00842251" w:rsidP="002E4B14">
      <w:pPr>
        <w:rPr>
          <w:lang w:val="en-US"/>
        </w:rPr>
      </w:pPr>
      <w:r w:rsidRPr="006566E7">
        <w:rPr>
          <w:rStyle w:val="gras"/>
          <w:lang w:val="en-US"/>
        </w:rPr>
        <w:t xml:space="preserve">CLI </w:t>
      </w:r>
      <w:r w:rsidRPr="006566E7">
        <w:rPr>
          <w:lang w:val="en-US"/>
        </w:rPr>
        <w:tab/>
      </w:r>
      <w:r w:rsidRPr="006566E7">
        <w:rPr>
          <w:lang w:val="en-US"/>
        </w:rPr>
        <w:tab/>
      </w:r>
      <w:r w:rsidRPr="006566E7">
        <w:rPr>
          <w:rStyle w:val="italique"/>
          <w:lang w:val="en-US"/>
        </w:rPr>
        <w:t>Command Line Interface</w:t>
      </w:r>
    </w:p>
    <w:p w14:paraId="4B62BC1C" w14:textId="611D7D0F" w:rsidR="00901F9E" w:rsidRPr="00901F9E" w:rsidRDefault="00901F9E" w:rsidP="002E4B14">
      <w:pPr>
        <w:rPr>
          <w:lang w:val="en-US"/>
        </w:rPr>
      </w:pPr>
      <w:r w:rsidRPr="006566E7">
        <w:rPr>
          <w:rStyle w:val="gras"/>
          <w:lang w:val="en-US"/>
        </w:rPr>
        <w:t>CLR</w:t>
      </w:r>
      <w:r w:rsidRPr="00901F9E">
        <w:rPr>
          <w:lang w:val="en-US"/>
        </w:rPr>
        <w:tab/>
      </w:r>
      <w:r w:rsidRPr="00901F9E">
        <w:rPr>
          <w:lang w:val="en-US"/>
        </w:rPr>
        <w:tab/>
      </w:r>
      <w:r w:rsidRPr="006566E7">
        <w:rPr>
          <w:rStyle w:val="italique"/>
          <w:lang w:val="en-US"/>
        </w:rPr>
        <w:t>Common Language Runtime</w:t>
      </w:r>
    </w:p>
    <w:p w14:paraId="4AB88DD0" w14:textId="17E0EC5C" w:rsidR="006566E7" w:rsidRPr="006566E7" w:rsidRDefault="006566E7" w:rsidP="00DA6929">
      <w:pPr>
        <w:rPr>
          <w:rStyle w:val="gras"/>
          <w:b w:val="0"/>
          <w:lang w:val="en-US"/>
        </w:rPr>
      </w:pPr>
      <w:r w:rsidRPr="006566E7">
        <w:rPr>
          <w:rStyle w:val="gras"/>
          <w:lang w:val="en-US"/>
        </w:rPr>
        <w:t>CMS</w:t>
      </w:r>
      <w:r w:rsidRPr="006566E7">
        <w:rPr>
          <w:lang w:val="en-US"/>
        </w:rPr>
        <w:tab/>
      </w:r>
      <w:r w:rsidRPr="006566E7">
        <w:rPr>
          <w:lang w:val="en-US"/>
        </w:rPr>
        <w:tab/>
        <w:t xml:space="preserve">Cambridge Monitor System </w:t>
      </w:r>
      <w:proofErr w:type="spellStart"/>
      <w:r w:rsidRPr="006566E7">
        <w:rPr>
          <w:lang w:val="en-US"/>
        </w:rPr>
        <w:t>ou</w:t>
      </w:r>
      <w:proofErr w:type="spellEnd"/>
      <w:r w:rsidRPr="006566E7">
        <w:rPr>
          <w:lang w:val="en-US"/>
        </w:rPr>
        <w:t xml:space="preserve"> Conversational Monitor System</w:t>
      </w:r>
    </w:p>
    <w:p w14:paraId="479691F7" w14:textId="576B4EBD" w:rsidR="00D11D4A" w:rsidRDefault="00DE44D3" w:rsidP="00DA6929">
      <w:pPr>
        <w:rPr>
          <w:lang w:val="en-US"/>
        </w:rPr>
      </w:pPr>
      <w:r w:rsidRPr="006566E7">
        <w:rPr>
          <w:rStyle w:val="gras"/>
          <w:lang w:val="en-US"/>
        </w:rPr>
        <w:t>CP</w:t>
      </w:r>
      <w:r w:rsidRPr="00DE44D3">
        <w:rPr>
          <w:lang w:val="en-US"/>
        </w:rPr>
        <w:tab/>
      </w:r>
      <w:r w:rsidRPr="00DE44D3">
        <w:rPr>
          <w:lang w:val="en-US"/>
        </w:rPr>
        <w:tab/>
      </w:r>
      <w:r w:rsidRPr="006566E7">
        <w:rPr>
          <w:rStyle w:val="italique"/>
          <w:lang w:val="en-US"/>
        </w:rPr>
        <w:t>Control Program</w:t>
      </w:r>
    </w:p>
    <w:p w14:paraId="71AB6EA9" w14:textId="7936C1D4" w:rsidR="00D11D4A" w:rsidRDefault="00D11D4A" w:rsidP="00D11D4A">
      <w:pPr>
        <w:rPr>
          <w:lang w:val="en-US"/>
        </w:rPr>
      </w:pPr>
      <w:r w:rsidRPr="002F1473">
        <w:rPr>
          <w:rStyle w:val="gras"/>
          <w:lang w:val="en-US"/>
        </w:rPr>
        <w:t>CPU</w:t>
      </w:r>
      <w:r w:rsidRPr="002F1473">
        <w:rPr>
          <w:rStyle w:val="gras"/>
          <w:lang w:val="en-US"/>
        </w:rPr>
        <w:tab/>
      </w:r>
      <w:r w:rsidRPr="002F1473">
        <w:rPr>
          <w:rStyle w:val="gras"/>
          <w:lang w:val="en-US"/>
        </w:rPr>
        <w:tab/>
      </w:r>
      <w:r w:rsidR="002F1473" w:rsidRPr="006566E7">
        <w:rPr>
          <w:rStyle w:val="italique"/>
          <w:lang w:val="en-US"/>
        </w:rPr>
        <w:t>Central Processing Unit</w:t>
      </w:r>
    </w:p>
    <w:p w14:paraId="474A5BDA" w14:textId="77777777" w:rsidR="006566E7" w:rsidRPr="002F1473" w:rsidRDefault="006566E7" w:rsidP="00D11D4A">
      <w:pPr>
        <w:rPr>
          <w:lang w:val="en-US"/>
        </w:rPr>
      </w:pPr>
    </w:p>
    <w:p w14:paraId="4FEA2FD0" w14:textId="10A5B73A" w:rsidR="0001747E" w:rsidRDefault="0001747E" w:rsidP="0001747E">
      <w:pPr>
        <w:rPr>
          <w:lang w:val="en-US"/>
        </w:rPr>
      </w:pPr>
      <w:r w:rsidRPr="00C30A1A">
        <w:rPr>
          <w:rStyle w:val="gras"/>
          <w:lang w:val="en-US"/>
        </w:rPr>
        <w:t>DAS</w:t>
      </w:r>
      <w:r w:rsidRPr="00C30A1A">
        <w:rPr>
          <w:rStyle w:val="gras"/>
          <w:lang w:val="en-US"/>
        </w:rPr>
        <w:tab/>
      </w:r>
      <w:r w:rsidRPr="00C30A1A">
        <w:rPr>
          <w:rStyle w:val="gras"/>
          <w:lang w:val="en-US"/>
        </w:rPr>
        <w:tab/>
      </w:r>
      <w:r w:rsidRPr="002E4826">
        <w:rPr>
          <w:rStyle w:val="italique"/>
          <w:lang w:val="en-US"/>
        </w:rPr>
        <w:t>D</w:t>
      </w:r>
      <w:r w:rsidR="002F1473" w:rsidRPr="006566E7">
        <w:rPr>
          <w:rStyle w:val="italique"/>
          <w:lang w:val="en-US"/>
        </w:rPr>
        <w:t>irect Attached Storage</w:t>
      </w:r>
    </w:p>
    <w:p w14:paraId="12CD4AE1" w14:textId="754D95BE" w:rsidR="006566E7" w:rsidRPr="006566E7" w:rsidRDefault="006566E7" w:rsidP="0001747E">
      <w:pPr>
        <w:rPr>
          <w:lang w:val="en-US"/>
        </w:rPr>
      </w:pPr>
      <w:r w:rsidRPr="006566E7">
        <w:rPr>
          <w:rStyle w:val="gras"/>
          <w:lang w:val="en-US"/>
        </w:rPr>
        <w:t>DaaS</w:t>
      </w:r>
      <w:r w:rsidRPr="006566E7">
        <w:rPr>
          <w:rStyle w:val="gras"/>
          <w:lang w:val="en-US"/>
        </w:rPr>
        <w:tab/>
      </w:r>
      <w:r w:rsidRPr="006566E7">
        <w:rPr>
          <w:rStyle w:val="gras"/>
          <w:lang w:val="en-US"/>
        </w:rPr>
        <w:tab/>
      </w:r>
      <w:r w:rsidRPr="006566E7">
        <w:rPr>
          <w:rStyle w:val="italique"/>
          <w:lang w:val="en-US"/>
        </w:rPr>
        <w:t>Desktop as a Service</w:t>
      </w:r>
    </w:p>
    <w:p w14:paraId="460CBB1E" w14:textId="506376B1" w:rsidR="003C45E9" w:rsidRDefault="003C45E9" w:rsidP="0001747E">
      <w:pPr>
        <w:rPr>
          <w:lang w:val="en-US"/>
        </w:rPr>
      </w:pPr>
      <w:r w:rsidRPr="006566E7">
        <w:rPr>
          <w:rStyle w:val="gras"/>
          <w:lang w:val="en-US"/>
        </w:rPr>
        <w:t>DC</w:t>
      </w:r>
      <w:r w:rsidRPr="003C45E9">
        <w:rPr>
          <w:lang w:val="en-US"/>
        </w:rPr>
        <w:tab/>
      </w:r>
      <w:r w:rsidRPr="003C45E9">
        <w:rPr>
          <w:lang w:val="en-US"/>
        </w:rPr>
        <w:tab/>
      </w:r>
      <w:r w:rsidRPr="006566E7">
        <w:rPr>
          <w:rStyle w:val="italique"/>
          <w:lang w:val="en-US"/>
        </w:rPr>
        <w:t>Do</w:t>
      </w:r>
      <w:r w:rsidRPr="002E4826">
        <w:rPr>
          <w:rStyle w:val="italique"/>
          <w:lang w:val="en-US"/>
        </w:rPr>
        <w:t>main Controller</w:t>
      </w:r>
    </w:p>
    <w:p w14:paraId="7FD59BFD" w14:textId="0C1AEC52" w:rsidR="00E00333" w:rsidRPr="003C45E9" w:rsidRDefault="00E00333" w:rsidP="0001747E">
      <w:pPr>
        <w:rPr>
          <w:lang w:val="en-US"/>
        </w:rPr>
      </w:pPr>
      <w:r w:rsidRPr="006566E7">
        <w:rPr>
          <w:rStyle w:val="gras"/>
          <w:lang w:val="en-US"/>
        </w:rPr>
        <w:t>DCUI</w:t>
      </w:r>
      <w:r w:rsidRPr="003C45E9">
        <w:rPr>
          <w:lang w:val="en-US"/>
        </w:rPr>
        <w:tab/>
      </w:r>
      <w:r w:rsidRPr="003C45E9">
        <w:rPr>
          <w:lang w:val="en-US"/>
        </w:rPr>
        <w:tab/>
      </w:r>
      <w:r w:rsidRPr="006566E7">
        <w:rPr>
          <w:rStyle w:val="italique"/>
          <w:lang w:val="en-US"/>
        </w:rPr>
        <w:t>Direct Console User Interface</w:t>
      </w:r>
      <w:r w:rsidRPr="003C45E9">
        <w:rPr>
          <w:lang w:val="en-US"/>
        </w:rPr>
        <w:t xml:space="preserve"> (VMware </w:t>
      </w:r>
      <w:proofErr w:type="spellStart"/>
      <w:r w:rsidRPr="003C45E9">
        <w:rPr>
          <w:lang w:val="en-US"/>
        </w:rPr>
        <w:t>ESXi</w:t>
      </w:r>
      <w:proofErr w:type="spellEnd"/>
      <w:r w:rsidRPr="003C45E9">
        <w:rPr>
          <w:lang w:val="en-US"/>
        </w:rPr>
        <w:t>)</w:t>
      </w:r>
    </w:p>
    <w:p w14:paraId="5E3EFFCE" w14:textId="4AF341A6" w:rsidR="006566E7" w:rsidRPr="002E4826" w:rsidRDefault="006566E7" w:rsidP="0001747E">
      <w:pPr>
        <w:rPr>
          <w:rStyle w:val="gras"/>
          <w:b w:val="0"/>
          <w:lang w:val="en-US"/>
        </w:rPr>
      </w:pPr>
      <w:r w:rsidRPr="002E4826">
        <w:rPr>
          <w:rStyle w:val="gras"/>
          <w:lang w:val="en-US"/>
        </w:rPr>
        <w:t>DDoS</w:t>
      </w:r>
      <w:r w:rsidRPr="002E4826">
        <w:rPr>
          <w:rStyle w:val="gras"/>
          <w:lang w:val="en-US"/>
        </w:rPr>
        <w:tab/>
      </w:r>
      <w:r w:rsidRPr="002E4826">
        <w:rPr>
          <w:rStyle w:val="gras"/>
          <w:lang w:val="en-US"/>
        </w:rPr>
        <w:tab/>
      </w:r>
      <w:r w:rsidRPr="006566E7">
        <w:rPr>
          <w:lang w:val="en-US"/>
        </w:rPr>
        <w:t>Distributed denial of service</w:t>
      </w:r>
    </w:p>
    <w:p w14:paraId="4B276F13" w14:textId="5E076F20" w:rsidR="00A15935" w:rsidRDefault="009425EB" w:rsidP="0001747E">
      <w:pPr>
        <w:rPr>
          <w:lang w:val="en-US"/>
        </w:rPr>
      </w:pPr>
      <w:r w:rsidRPr="006566E7">
        <w:rPr>
          <w:rStyle w:val="gras"/>
          <w:lang w:val="en-US"/>
        </w:rPr>
        <w:t>DEK</w:t>
      </w:r>
      <w:r w:rsidRPr="006566E7">
        <w:rPr>
          <w:rStyle w:val="gras"/>
          <w:lang w:val="en-US"/>
        </w:rPr>
        <w:tab/>
      </w:r>
      <w:r w:rsidRPr="003C45E9">
        <w:rPr>
          <w:lang w:val="en-US"/>
        </w:rPr>
        <w:tab/>
      </w:r>
      <w:r w:rsidRPr="006566E7">
        <w:rPr>
          <w:rStyle w:val="italique"/>
          <w:lang w:val="en-US"/>
        </w:rPr>
        <w:t>Data Encryption Key</w:t>
      </w:r>
    </w:p>
    <w:p w14:paraId="61A0B74F" w14:textId="55DDD3C3" w:rsidR="003C45E9" w:rsidRPr="007D2B15" w:rsidRDefault="003C45E9" w:rsidP="0001747E">
      <w:pPr>
        <w:rPr>
          <w:lang w:val="en-US"/>
        </w:rPr>
      </w:pPr>
      <w:r w:rsidRPr="006566E7">
        <w:rPr>
          <w:rStyle w:val="gras"/>
          <w:lang w:val="en-US"/>
        </w:rPr>
        <w:t>DHCP</w:t>
      </w:r>
      <w:r w:rsidRPr="007D2B15">
        <w:rPr>
          <w:lang w:val="en-US"/>
        </w:rPr>
        <w:tab/>
      </w:r>
      <w:r w:rsidRPr="007D2B15">
        <w:rPr>
          <w:lang w:val="en-US"/>
        </w:rPr>
        <w:tab/>
      </w:r>
      <w:r w:rsidRPr="006566E7">
        <w:rPr>
          <w:rStyle w:val="italique"/>
          <w:lang w:val="en-US"/>
        </w:rPr>
        <w:t>D</w:t>
      </w:r>
      <w:r w:rsidR="007D2B15" w:rsidRPr="006566E7">
        <w:rPr>
          <w:rStyle w:val="italique"/>
          <w:lang w:val="en-US"/>
        </w:rPr>
        <w:t>ynamic Host Configuration Protocol</w:t>
      </w:r>
    </w:p>
    <w:p w14:paraId="412BEADC" w14:textId="1616F619" w:rsidR="001B02C1" w:rsidRPr="001B02C1" w:rsidRDefault="001B02C1" w:rsidP="0001747E">
      <w:pPr>
        <w:rPr>
          <w:lang w:val="en-US"/>
        </w:rPr>
      </w:pPr>
      <w:r w:rsidRPr="006566E7">
        <w:rPr>
          <w:rStyle w:val="gras"/>
          <w:lang w:val="en-US"/>
        </w:rPr>
        <w:t>DMTF</w:t>
      </w:r>
      <w:r w:rsidRPr="001B02C1">
        <w:rPr>
          <w:lang w:val="en-US"/>
        </w:rPr>
        <w:tab/>
      </w:r>
      <w:r w:rsidRPr="001B02C1">
        <w:rPr>
          <w:lang w:val="en-US"/>
        </w:rPr>
        <w:tab/>
      </w:r>
      <w:r w:rsidRPr="006566E7">
        <w:rPr>
          <w:rStyle w:val="italique"/>
          <w:lang w:val="en-US"/>
        </w:rPr>
        <w:t>Distributed Management Task Force</w:t>
      </w:r>
    </w:p>
    <w:p w14:paraId="074084BA" w14:textId="4D1891D6" w:rsidR="0001747E" w:rsidRPr="00C30A1A" w:rsidRDefault="005F1F7B" w:rsidP="009D46A9">
      <w:pPr>
        <w:rPr>
          <w:lang w:val="en-US"/>
        </w:rPr>
      </w:pPr>
      <w:r w:rsidRPr="006566E7">
        <w:rPr>
          <w:rStyle w:val="gras"/>
          <w:lang w:val="en-US"/>
        </w:rPr>
        <w:lastRenderedPageBreak/>
        <w:t>DNS</w:t>
      </w:r>
      <w:r w:rsidRPr="00E00333">
        <w:rPr>
          <w:lang w:val="en-US"/>
        </w:rPr>
        <w:tab/>
      </w:r>
      <w:r w:rsidRPr="00E00333">
        <w:rPr>
          <w:lang w:val="en-US"/>
        </w:rPr>
        <w:tab/>
      </w:r>
      <w:r w:rsidR="00E00333" w:rsidRPr="006566E7">
        <w:rPr>
          <w:rStyle w:val="italique"/>
          <w:lang w:val="en-US"/>
        </w:rPr>
        <w:t>Domain Name System</w:t>
      </w:r>
    </w:p>
    <w:p w14:paraId="542FF767" w14:textId="73A47727" w:rsidR="00B93AE3" w:rsidRPr="002E4826" w:rsidRDefault="00B93AE3" w:rsidP="00252B74">
      <w:pPr>
        <w:rPr>
          <w:lang w:val="en-US"/>
        </w:rPr>
      </w:pPr>
      <w:r w:rsidRPr="002E4826">
        <w:rPr>
          <w:rStyle w:val="gras"/>
          <w:lang w:val="en-US"/>
        </w:rPr>
        <w:t>DR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Disaster Recovery</w:t>
      </w:r>
    </w:p>
    <w:p w14:paraId="22527AFE" w14:textId="77777777" w:rsidR="006566E7" w:rsidRPr="006566E7" w:rsidRDefault="006566E7" w:rsidP="006566E7">
      <w:pPr>
        <w:rPr>
          <w:lang w:val="en-US"/>
        </w:rPr>
      </w:pPr>
      <w:r w:rsidRPr="006566E7">
        <w:rPr>
          <w:rStyle w:val="gras"/>
          <w:lang w:val="en-US"/>
        </w:rPr>
        <w:t>DRS</w:t>
      </w:r>
      <w:r w:rsidRPr="006566E7">
        <w:rPr>
          <w:lang w:val="en-US"/>
        </w:rPr>
        <w:tab/>
      </w:r>
      <w:r w:rsidRPr="006566E7">
        <w:rPr>
          <w:lang w:val="en-US"/>
        </w:rPr>
        <w:tab/>
      </w:r>
      <w:r w:rsidRPr="006566E7">
        <w:rPr>
          <w:rStyle w:val="italique"/>
          <w:lang w:val="en-US"/>
        </w:rPr>
        <w:t>Distributed Resource Scheduler</w:t>
      </w:r>
      <w:r w:rsidRPr="006566E7">
        <w:rPr>
          <w:lang w:val="en-US"/>
        </w:rPr>
        <w:t xml:space="preserve"> (VMware)</w:t>
      </w:r>
    </w:p>
    <w:p w14:paraId="51453418" w14:textId="77777777" w:rsidR="006566E7" w:rsidRDefault="006566E7" w:rsidP="006566E7">
      <w:r w:rsidRPr="006566E7">
        <w:rPr>
          <w:rStyle w:val="gras"/>
          <w:lang w:val="fr-CA"/>
        </w:rPr>
        <w:t>DVD</w:t>
      </w:r>
      <w:r w:rsidRPr="006566E7">
        <w:rPr>
          <w:lang w:val="fr-CA"/>
        </w:rPr>
        <w:tab/>
      </w:r>
      <w:r w:rsidRPr="006566E7">
        <w:rPr>
          <w:lang w:val="fr-CA"/>
        </w:rPr>
        <w:tab/>
      </w:r>
      <w:r w:rsidRPr="006566E7">
        <w:rPr>
          <w:rStyle w:val="italique"/>
          <w:lang w:val="fr-CA"/>
        </w:rPr>
        <w:t xml:space="preserve">Digital </w:t>
      </w:r>
      <w:proofErr w:type="spellStart"/>
      <w:r w:rsidRPr="006566E7">
        <w:rPr>
          <w:rStyle w:val="italique"/>
          <w:lang w:val="fr-CA"/>
        </w:rPr>
        <w:t>Video</w:t>
      </w:r>
      <w:proofErr w:type="spellEnd"/>
      <w:r w:rsidRPr="006566E7">
        <w:rPr>
          <w:rStyle w:val="italique"/>
          <w:lang w:val="fr-CA"/>
        </w:rPr>
        <w:t xml:space="preserve"> Disc</w:t>
      </w:r>
      <w:r w:rsidRPr="006566E7">
        <w:rPr>
          <w:lang w:val="fr-CA"/>
        </w:rPr>
        <w:t xml:space="preserve"> o</w:t>
      </w:r>
      <w:r>
        <w:t xml:space="preserve">u </w:t>
      </w:r>
      <w:r w:rsidRPr="006566E7">
        <w:rPr>
          <w:rStyle w:val="italique"/>
        </w:rPr>
        <w:t>Digital Versatile Disc</w:t>
      </w:r>
    </w:p>
    <w:p w14:paraId="3C4105DE" w14:textId="77777777" w:rsidR="00427D28" w:rsidRDefault="00427D28" w:rsidP="00252B74"/>
    <w:p w14:paraId="5C0CF75C" w14:textId="04DD43B1" w:rsidR="00427D28" w:rsidRPr="00427D28" w:rsidRDefault="00427D28" w:rsidP="00252B74">
      <w:pPr>
        <w:rPr>
          <w:lang w:val="en-US"/>
        </w:rPr>
      </w:pPr>
      <w:r w:rsidRPr="006566E7">
        <w:rPr>
          <w:rStyle w:val="gras"/>
          <w:lang w:val="en-US"/>
        </w:rPr>
        <w:t>EC2</w:t>
      </w:r>
      <w:r w:rsidRPr="00427D28">
        <w:rPr>
          <w:lang w:val="en-US"/>
        </w:rPr>
        <w:tab/>
      </w:r>
      <w:r w:rsidRPr="00427D28">
        <w:rPr>
          <w:lang w:val="en-US"/>
        </w:rPr>
        <w:tab/>
      </w:r>
      <w:r w:rsidRPr="006566E7">
        <w:rPr>
          <w:rStyle w:val="italique"/>
          <w:lang w:val="en-US"/>
        </w:rPr>
        <w:t>Elastic Compute Cloud</w:t>
      </w:r>
      <w:r w:rsidRPr="00427D28">
        <w:rPr>
          <w:lang w:val="en-US"/>
        </w:rPr>
        <w:t xml:space="preserve"> (AWS)</w:t>
      </w:r>
    </w:p>
    <w:p w14:paraId="573CCF05" w14:textId="32DABAEC" w:rsidR="00252B74" w:rsidRPr="00B031EA" w:rsidRDefault="00AA0F5D" w:rsidP="009D46A9">
      <w:pPr>
        <w:rPr>
          <w:lang w:val="fr-CA"/>
        </w:rPr>
      </w:pPr>
      <w:r w:rsidRPr="00B031EA">
        <w:rPr>
          <w:rStyle w:val="gras"/>
          <w:lang w:val="fr-CA"/>
        </w:rPr>
        <w:t>EFI</w:t>
      </w:r>
      <w:r w:rsidRPr="00B031EA">
        <w:rPr>
          <w:rStyle w:val="gras"/>
          <w:lang w:val="fr-CA"/>
        </w:rPr>
        <w:tab/>
      </w:r>
      <w:r w:rsidRPr="00B031EA">
        <w:rPr>
          <w:rStyle w:val="gras"/>
          <w:lang w:val="fr-CA"/>
        </w:rPr>
        <w:tab/>
      </w:r>
      <w:r w:rsidR="00AA3050" w:rsidRPr="006566E7">
        <w:rPr>
          <w:rStyle w:val="italique"/>
        </w:rPr>
        <w:t xml:space="preserve">Extensible </w:t>
      </w:r>
      <w:proofErr w:type="spellStart"/>
      <w:r w:rsidR="00AA3050" w:rsidRPr="006566E7">
        <w:rPr>
          <w:rStyle w:val="italique"/>
        </w:rPr>
        <w:t>Firmware</w:t>
      </w:r>
      <w:proofErr w:type="spellEnd"/>
      <w:r w:rsidR="00AA3050" w:rsidRPr="006566E7">
        <w:rPr>
          <w:rStyle w:val="italique"/>
        </w:rPr>
        <w:t xml:space="preserve"> Interface</w:t>
      </w:r>
    </w:p>
    <w:p w14:paraId="6D125168" w14:textId="53779FDC" w:rsidR="009D46A9" w:rsidRPr="00C7627C" w:rsidRDefault="00C7627C" w:rsidP="00D11D4A">
      <w:r w:rsidRPr="006566E7">
        <w:rPr>
          <w:rStyle w:val="gras"/>
        </w:rPr>
        <w:t>ESX</w:t>
      </w:r>
      <w:r w:rsidR="004732D4">
        <w:tab/>
      </w:r>
      <w:r w:rsidR="004732D4">
        <w:tab/>
        <w:t>Hyperviseur de VMware (deviendra ESXi)</w:t>
      </w:r>
    </w:p>
    <w:p w14:paraId="54B33B23" w14:textId="2B8B2CE8" w:rsidR="00DA6929" w:rsidRDefault="00DA6929" w:rsidP="00DA6929">
      <w:r w:rsidRPr="00B031EA">
        <w:rPr>
          <w:rStyle w:val="gras"/>
          <w:lang w:val="fr-CA"/>
        </w:rPr>
        <w:t>ESXi</w:t>
      </w:r>
      <w:r w:rsidRPr="00B031EA">
        <w:rPr>
          <w:rStyle w:val="gras"/>
          <w:lang w:val="fr-CA"/>
        </w:rPr>
        <w:tab/>
      </w:r>
      <w:r w:rsidRPr="00B031EA">
        <w:rPr>
          <w:rStyle w:val="gras"/>
          <w:lang w:val="fr-CA"/>
        </w:rPr>
        <w:tab/>
      </w:r>
      <w:r w:rsidR="00B031EA">
        <w:t>Hyperviseur de VMware</w:t>
      </w:r>
    </w:p>
    <w:p w14:paraId="4EDE7C97" w14:textId="77777777" w:rsidR="006566E7" w:rsidRPr="00B031EA" w:rsidRDefault="006566E7" w:rsidP="00DA6929"/>
    <w:p w14:paraId="5330C86C" w14:textId="77777777" w:rsidR="004628A8" w:rsidRDefault="00D11D4A" w:rsidP="00DA6929">
      <w:r w:rsidRPr="00B031EA">
        <w:rPr>
          <w:rStyle w:val="gras"/>
          <w:lang w:val="fr-CA"/>
        </w:rPr>
        <w:t>FC</w:t>
      </w:r>
      <w:r w:rsidR="00DA6929" w:rsidRPr="00B031EA">
        <w:rPr>
          <w:rStyle w:val="gras"/>
          <w:lang w:val="fr-CA"/>
        </w:rPr>
        <w:tab/>
      </w:r>
      <w:r w:rsidR="00DA6929" w:rsidRPr="00B031EA">
        <w:rPr>
          <w:rStyle w:val="gras"/>
          <w:lang w:val="fr-CA"/>
        </w:rPr>
        <w:tab/>
      </w:r>
      <w:r w:rsidR="00B031EA" w:rsidRPr="002E4826">
        <w:rPr>
          <w:rStyle w:val="italique"/>
        </w:rPr>
        <w:t>Fibre Channel</w:t>
      </w:r>
    </w:p>
    <w:p w14:paraId="539BB868" w14:textId="5C04A903" w:rsidR="004628A8" w:rsidRPr="002E4826" w:rsidRDefault="004628A8" w:rsidP="00DA6929">
      <w:pPr>
        <w:rPr>
          <w:rStyle w:val="italique"/>
        </w:rPr>
      </w:pPr>
      <w:r w:rsidRPr="006566E7">
        <w:rPr>
          <w:rStyle w:val="gras"/>
          <w:lang w:val="en-US"/>
        </w:rPr>
        <w:t>FQDN</w:t>
      </w:r>
      <w:r w:rsidRPr="004628A8">
        <w:rPr>
          <w:lang w:val="en-US"/>
        </w:rPr>
        <w:tab/>
      </w:r>
      <w:r w:rsidRPr="004628A8">
        <w:rPr>
          <w:lang w:val="en-US"/>
        </w:rPr>
        <w:tab/>
      </w:r>
      <w:proofErr w:type="spellStart"/>
      <w:r w:rsidRPr="002E4826">
        <w:rPr>
          <w:rStyle w:val="italique"/>
        </w:rPr>
        <w:t>Fully</w:t>
      </w:r>
      <w:proofErr w:type="spellEnd"/>
      <w:r w:rsidRPr="002E4826">
        <w:rPr>
          <w:rStyle w:val="italique"/>
        </w:rPr>
        <w:t xml:space="preserve"> </w:t>
      </w:r>
      <w:proofErr w:type="spellStart"/>
      <w:r w:rsidRPr="002E4826">
        <w:rPr>
          <w:rStyle w:val="italique"/>
        </w:rPr>
        <w:t>Qualified</w:t>
      </w:r>
      <w:proofErr w:type="spellEnd"/>
      <w:r w:rsidRPr="002E4826">
        <w:rPr>
          <w:rStyle w:val="italique"/>
        </w:rPr>
        <w:t xml:space="preserve"> Domain Nam</w:t>
      </w:r>
      <w:r w:rsidRPr="002E4826">
        <w:rPr>
          <w:rStyle w:val="italique"/>
          <w:lang w:val="en-US"/>
        </w:rPr>
        <w:t>e</w:t>
      </w:r>
    </w:p>
    <w:p w14:paraId="7BDA431A" w14:textId="52A65C53" w:rsidR="00A15935" w:rsidRDefault="00A15935" w:rsidP="00DA6929">
      <w:pPr>
        <w:rPr>
          <w:lang w:val="en-US"/>
        </w:rPr>
      </w:pPr>
      <w:r w:rsidRPr="006566E7">
        <w:rPr>
          <w:rStyle w:val="gras"/>
          <w:lang w:val="en-US"/>
        </w:rPr>
        <w:t>FT</w:t>
      </w:r>
      <w:r w:rsidRPr="003951D3">
        <w:rPr>
          <w:lang w:val="en-US"/>
        </w:rPr>
        <w:tab/>
      </w:r>
      <w:r w:rsidRPr="003951D3">
        <w:rPr>
          <w:lang w:val="en-US"/>
        </w:rPr>
        <w:tab/>
      </w:r>
      <w:proofErr w:type="spellStart"/>
      <w:r w:rsidRPr="002E4826">
        <w:rPr>
          <w:rStyle w:val="italique"/>
        </w:rPr>
        <w:t>Fault</w:t>
      </w:r>
      <w:proofErr w:type="spellEnd"/>
      <w:r w:rsidRPr="002E4826">
        <w:rPr>
          <w:rStyle w:val="italique"/>
        </w:rPr>
        <w:t xml:space="preserve"> </w:t>
      </w:r>
      <w:proofErr w:type="spellStart"/>
      <w:r w:rsidRPr="002E4826">
        <w:rPr>
          <w:rStyle w:val="italique"/>
        </w:rPr>
        <w:t>Tolerance</w:t>
      </w:r>
      <w:proofErr w:type="spellEnd"/>
      <w:r w:rsidRPr="003951D3">
        <w:rPr>
          <w:lang w:val="en-US"/>
        </w:rPr>
        <w:t xml:space="preserve"> (</w:t>
      </w:r>
      <w:r w:rsidR="00315791" w:rsidRPr="003951D3">
        <w:rPr>
          <w:lang w:val="en-US"/>
        </w:rPr>
        <w:t>VMware)</w:t>
      </w:r>
    </w:p>
    <w:p w14:paraId="282CCF3F" w14:textId="3D7FECA4" w:rsidR="00583706" w:rsidRDefault="00583706" w:rsidP="00DA6929">
      <w:pPr>
        <w:rPr>
          <w:lang w:val="en-US"/>
        </w:rPr>
      </w:pPr>
      <w:r w:rsidRPr="006566E7">
        <w:rPr>
          <w:rStyle w:val="gras"/>
          <w:lang w:val="en-US"/>
        </w:rPr>
        <w:t>FTP</w:t>
      </w:r>
      <w:r w:rsidRPr="004628A8">
        <w:rPr>
          <w:lang w:val="en-US"/>
        </w:rPr>
        <w:tab/>
      </w:r>
      <w:r w:rsidRPr="004628A8">
        <w:rPr>
          <w:lang w:val="en-US"/>
        </w:rPr>
        <w:tab/>
      </w:r>
      <w:r w:rsidRPr="002E4826">
        <w:rPr>
          <w:rStyle w:val="italique"/>
        </w:rPr>
        <w:t>File Transfer Protocol</w:t>
      </w:r>
      <w:r w:rsidRPr="004628A8">
        <w:rPr>
          <w:lang w:val="en-US"/>
        </w:rPr>
        <w:t xml:space="preserve"> </w:t>
      </w:r>
    </w:p>
    <w:p w14:paraId="38E1EACB" w14:textId="1E3807B0" w:rsidR="00EB19A6" w:rsidRPr="002E4826" w:rsidRDefault="00EB19A6" w:rsidP="00DA6929">
      <w:pPr>
        <w:rPr>
          <w:lang w:val="en-US"/>
        </w:rPr>
      </w:pPr>
      <w:r w:rsidRPr="006566E7">
        <w:rPr>
          <w:rStyle w:val="gras"/>
          <w:lang w:val="en-US"/>
        </w:rPr>
        <w:t>FTPS</w:t>
      </w:r>
      <w:r w:rsidRPr="006566E7">
        <w:rPr>
          <w:rStyle w:val="gras"/>
          <w:lang w:val="en-US"/>
        </w:rPr>
        <w:tab/>
      </w:r>
      <w:r w:rsidRPr="004628A8">
        <w:rPr>
          <w:lang w:val="en-US"/>
        </w:rPr>
        <w:tab/>
      </w:r>
      <w:r w:rsidRPr="002E4826">
        <w:rPr>
          <w:rStyle w:val="italique"/>
        </w:rPr>
        <w:t>FTP Secure</w:t>
      </w:r>
    </w:p>
    <w:p w14:paraId="177F60B5" w14:textId="77777777" w:rsidR="006566E7" w:rsidRPr="003951D3" w:rsidRDefault="006566E7" w:rsidP="00DA6929">
      <w:pPr>
        <w:rPr>
          <w:lang w:val="en-US"/>
        </w:rPr>
      </w:pPr>
    </w:p>
    <w:p w14:paraId="35A904FA" w14:textId="4F7B5466" w:rsidR="00824882" w:rsidRPr="002E4826" w:rsidRDefault="00824882" w:rsidP="00824882">
      <w:pPr>
        <w:rPr>
          <w:lang w:val="fr-CA"/>
        </w:rPr>
      </w:pPr>
      <w:r w:rsidRPr="002E4826">
        <w:rPr>
          <w:rStyle w:val="gras"/>
          <w:lang w:val="fr-CA"/>
        </w:rPr>
        <w:t>GC</w:t>
      </w:r>
      <w:r w:rsidR="00D3027C" w:rsidRPr="002E4826">
        <w:rPr>
          <w:rStyle w:val="gras"/>
          <w:lang w:val="fr-CA"/>
        </w:rPr>
        <w:t>P</w:t>
      </w:r>
      <w:r w:rsidRPr="002E4826">
        <w:rPr>
          <w:rStyle w:val="gras"/>
          <w:lang w:val="fr-CA"/>
        </w:rPr>
        <w:tab/>
      </w:r>
      <w:r w:rsidRPr="002E4826">
        <w:rPr>
          <w:rStyle w:val="gras"/>
          <w:lang w:val="fr-CA"/>
        </w:rPr>
        <w:tab/>
      </w:r>
      <w:r w:rsidR="004025C2" w:rsidRPr="002E4826">
        <w:rPr>
          <w:rStyle w:val="italique"/>
          <w:lang w:val="fr-CA"/>
        </w:rPr>
        <w:t>Google Cloud Platform</w:t>
      </w:r>
    </w:p>
    <w:p w14:paraId="6F4142B5" w14:textId="50F90328" w:rsidR="00824882" w:rsidRPr="00C7627C" w:rsidRDefault="00C7627C" w:rsidP="007E592D">
      <w:pPr>
        <w:rPr>
          <w:lang w:val="fr-CA"/>
        </w:rPr>
      </w:pPr>
      <w:r w:rsidRPr="002E4826">
        <w:rPr>
          <w:rStyle w:val="gras"/>
        </w:rPr>
        <w:t>GSX</w:t>
      </w:r>
      <w:r>
        <w:tab/>
      </w:r>
      <w:r>
        <w:tab/>
        <w:t>Hyperviseur de VMware discontinué</w:t>
      </w:r>
    </w:p>
    <w:p w14:paraId="32D506C7" w14:textId="5DBEBDBE" w:rsidR="00426266" w:rsidRPr="002E4826" w:rsidRDefault="00426266" w:rsidP="00426266">
      <w:pPr>
        <w:rPr>
          <w:lang w:val="en-US"/>
        </w:rPr>
      </w:pPr>
      <w:r w:rsidRPr="002E4826">
        <w:rPr>
          <w:rStyle w:val="gras"/>
          <w:lang w:val="en-US"/>
        </w:rPr>
        <w:t>GUI</w:t>
      </w:r>
      <w:r w:rsidRPr="002E4826">
        <w:rPr>
          <w:rStyle w:val="gras"/>
          <w:lang w:val="en-US"/>
        </w:rPr>
        <w:tab/>
      </w:r>
      <w:r w:rsidRPr="002E4826">
        <w:rPr>
          <w:rStyle w:val="gras"/>
          <w:lang w:val="en-US"/>
        </w:rPr>
        <w:tab/>
      </w:r>
      <w:r w:rsidR="004025C2" w:rsidRPr="002E4826">
        <w:rPr>
          <w:rStyle w:val="italique"/>
          <w:lang w:val="en-US"/>
        </w:rPr>
        <w:t>Graphical User Interface</w:t>
      </w:r>
    </w:p>
    <w:p w14:paraId="7DC61308" w14:textId="77777777" w:rsidR="00426266" w:rsidRPr="002E4826" w:rsidRDefault="00426266" w:rsidP="007E592D">
      <w:pPr>
        <w:rPr>
          <w:lang w:val="en-US"/>
        </w:rPr>
      </w:pPr>
    </w:p>
    <w:p w14:paraId="510871D5" w14:textId="6091F610" w:rsidR="007E592D" w:rsidRPr="00767044" w:rsidRDefault="007E592D" w:rsidP="007E592D">
      <w:pPr>
        <w:rPr>
          <w:lang w:val="en-US"/>
        </w:rPr>
      </w:pPr>
      <w:r w:rsidRPr="00767044">
        <w:rPr>
          <w:rStyle w:val="gras"/>
          <w:lang w:val="en-US"/>
        </w:rPr>
        <w:t>GPU</w:t>
      </w:r>
      <w:r w:rsidRPr="00767044">
        <w:rPr>
          <w:rStyle w:val="gras"/>
          <w:lang w:val="en-US"/>
        </w:rPr>
        <w:tab/>
      </w:r>
      <w:r w:rsidRPr="00767044">
        <w:rPr>
          <w:rStyle w:val="gras"/>
          <w:lang w:val="en-US"/>
        </w:rPr>
        <w:tab/>
      </w:r>
      <w:proofErr w:type="spellStart"/>
      <w:r w:rsidR="004025C2" w:rsidRPr="002E4826">
        <w:rPr>
          <w:rStyle w:val="italique"/>
        </w:rPr>
        <w:t>Gra</w:t>
      </w:r>
      <w:r w:rsidR="00767044" w:rsidRPr="002E4826">
        <w:rPr>
          <w:rStyle w:val="italique"/>
        </w:rPr>
        <w:t>phical</w:t>
      </w:r>
      <w:proofErr w:type="spellEnd"/>
      <w:r w:rsidR="00767044" w:rsidRPr="002E4826">
        <w:rPr>
          <w:rStyle w:val="italique"/>
        </w:rPr>
        <w:t xml:space="preserve"> </w:t>
      </w:r>
      <w:proofErr w:type="spellStart"/>
      <w:r w:rsidR="00767044" w:rsidRPr="002E4826">
        <w:rPr>
          <w:rStyle w:val="italique"/>
        </w:rPr>
        <w:t>Processing</w:t>
      </w:r>
      <w:proofErr w:type="spellEnd"/>
      <w:r w:rsidR="00767044" w:rsidRPr="002E4826">
        <w:rPr>
          <w:rStyle w:val="italique"/>
        </w:rPr>
        <w:t xml:space="preserve"> Unit</w:t>
      </w:r>
    </w:p>
    <w:p w14:paraId="5D5D63B6" w14:textId="4A74F661" w:rsidR="007E592D" w:rsidRPr="00767044" w:rsidRDefault="00AE5553" w:rsidP="00DA6929">
      <w:pPr>
        <w:rPr>
          <w:lang w:val="en-US"/>
        </w:rPr>
      </w:pPr>
      <w:r w:rsidRPr="00767044">
        <w:rPr>
          <w:rStyle w:val="gras"/>
          <w:lang w:val="en-US"/>
        </w:rPr>
        <w:t>HA</w:t>
      </w:r>
      <w:r w:rsidRPr="00767044">
        <w:rPr>
          <w:rStyle w:val="gras"/>
          <w:lang w:val="en-US"/>
        </w:rPr>
        <w:tab/>
      </w:r>
      <w:r w:rsidRPr="00767044">
        <w:rPr>
          <w:rStyle w:val="gras"/>
          <w:lang w:val="en-US"/>
        </w:rPr>
        <w:tab/>
      </w:r>
      <w:r w:rsidR="00767044" w:rsidRPr="002E4826">
        <w:rPr>
          <w:rStyle w:val="italique"/>
        </w:rPr>
        <w:t>H</w:t>
      </w:r>
      <w:proofErr w:type="spellStart"/>
      <w:r w:rsidR="00767044" w:rsidRPr="002E4826">
        <w:rPr>
          <w:rStyle w:val="italique"/>
          <w:lang w:val="en-US"/>
        </w:rPr>
        <w:t>igh</w:t>
      </w:r>
      <w:proofErr w:type="spellEnd"/>
      <w:r w:rsidR="00767044" w:rsidRPr="002E4826">
        <w:rPr>
          <w:rStyle w:val="italique"/>
          <w:lang w:val="en-US"/>
        </w:rPr>
        <w:t xml:space="preserve"> Availability</w:t>
      </w:r>
    </w:p>
    <w:p w14:paraId="47AF22C3" w14:textId="3FC24104" w:rsidR="00050360" w:rsidRPr="002E4826" w:rsidRDefault="00D11D4A" w:rsidP="00D11D4A">
      <w:pPr>
        <w:rPr>
          <w:lang w:val="en-US"/>
        </w:rPr>
      </w:pPr>
      <w:r w:rsidRPr="002E4826">
        <w:rPr>
          <w:rStyle w:val="gras"/>
          <w:lang w:val="en-US"/>
        </w:rPr>
        <w:t>HCI</w:t>
      </w:r>
      <w:r w:rsidRPr="002E4826">
        <w:rPr>
          <w:rStyle w:val="gras"/>
          <w:lang w:val="en-US"/>
        </w:rPr>
        <w:tab/>
      </w:r>
      <w:r w:rsidRPr="002E4826">
        <w:rPr>
          <w:rStyle w:val="gras"/>
          <w:lang w:val="en-US"/>
        </w:rPr>
        <w:tab/>
      </w:r>
      <w:r w:rsidR="00765436" w:rsidRPr="002E4826">
        <w:rPr>
          <w:rStyle w:val="italique"/>
          <w:lang w:val="en-US"/>
        </w:rPr>
        <w:t xml:space="preserve">Hyperconverged </w:t>
      </w:r>
      <w:r w:rsidR="00357B03" w:rsidRPr="002E4826">
        <w:rPr>
          <w:rStyle w:val="italique"/>
          <w:lang w:val="en-US"/>
        </w:rPr>
        <w:t>Infrastructure</w:t>
      </w:r>
    </w:p>
    <w:p w14:paraId="2139822A" w14:textId="5B686E6C" w:rsidR="00A004EA" w:rsidRDefault="00A004EA" w:rsidP="00D11D4A">
      <w:pPr>
        <w:rPr>
          <w:rStyle w:val="gras"/>
        </w:rPr>
      </w:pPr>
      <w:r>
        <w:rPr>
          <w:rStyle w:val="gras"/>
        </w:rPr>
        <w:t>HCL</w:t>
      </w:r>
      <w:r>
        <w:rPr>
          <w:rStyle w:val="gras"/>
        </w:rPr>
        <w:tab/>
      </w:r>
      <w:r>
        <w:rPr>
          <w:rStyle w:val="gras"/>
        </w:rPr>
        <w:tab/>
      </w:r>
      <w:r w:rsidR="00E86EEF" w:rsidRPr="00E86EEF">
        <w:rPr>
          <w:rStyle w:val="italique"/>
          <w:lang w:val="en-US"/>
        </w:rPr>
        <w:t>H</w:t>
      </w:r>
      <w:proofErr w:type="spellStart"/>
      <w:r w:rsidR="00E86EEF">
        <w:rPr>
          <w:rStyle w:val="italique"/>
        </w:rPr>
        <w:t>ashiCorp</w:t>
      </w:r>
      <w:proofErr w:type="spellEnd"/>
      <w:r w:rsidR="00E86EEF">
        <w:rPr>
          <w:rStyle w:val="italique"/>
        </w:rPr>
        <w:t xml:space="preserve"> Configuration Language</w:t>
      </w:r>
    </w:p>
    <w:p w14:paraId="0E70DB88" w14:textId="3C79A19B" w:rsidR="00AF4952" w:rsidRPr="00AF4952" w:rsidRDefault="00AF4952" w:rsidP="00D11D4A">
      <w:pPr>
        <w:rPr>
          <w:lang w:val="en-US"/>
        </w:rPr>
      </w:pPr>
      <w:r w:rsidRPr="00A004EA">
        <w:rPr>
          <w:rStyle w:val="gras"/>
          <w:lang w:val="en-US"/>
        </w:rPr>
        <w:t>HCX</w:t>
      </w:r>
      <w:r w:rsidRPr="00AF4952">
        <w:rPr>
          <w:lang w:val="en-US"/>
        </w:rPr>
        <w:tab/>
      </w:r>
      <w:r w:rsidRPr="00AF4952">
        <w:rPr>
          <w:lang w:val="en-US"/>
        </w:rPr>
        <w:tab/>
      </w:r>
      <w:r w:rsidRPr="00A004EA">
        <w:rPr>
          <w:rStyle w:val="italique"/>
          <w:lang w:val="en-US"/>
        </w:rPr>
        <w:t>Hybrid Cloud Extension</w:t>
      </w:r>
      <w:r w:rsidRPr="00AF4952">
        <w:rPr>
          <w:lang w:val="en-US"/>
        </w:rPr>
        <w:t xml:space="preserve"> (VMware)</w:t>
      </w:r>
    </w:p>
    <w:p w14:paraId="5DC16A0D" w14:textId="19A73BAD" w:rsidR="006F64E1" w:rsidRPr="00765436" w:rsidRDefault="006F64E1" w:rsidP="00D11D4A">
      <w:pPr>
        <w:rPr>
          <w:lang w:val="en-US"/>
        </w:rPr>
      </w:pPr>
      <w:r w:rsidRPr="002E4826">
        <w:rPr>
          <w:rStyle w:val="gras"/>
        </w:rPr>
        <w:t>HDD</w:t>
      </w:r>
      <w:r w:rsidRPr="00765436">
        <w:rPr>
          <w:lang w:val="en-US"/>
        </w:rPr>
        <w:tab/>
      </w:r>
      <w:r w:rsidRPr="00765436">
        <w:rPr>
          <w:lang w:val="en-US"/>
        </w:rPr>
        <w:tab/>
      </w:r>
      <w:r w:rsidRPr="002E4826">
        <w:rPr>
          <w:rStyle w:val="italique"/>
        </w:rPr>
        <w:t>Hard Disk Drive</w:t>
      </w:r>
    </w:p>
    <w:p w14:paraId="2994ABAA" w14:textId="765D876D" w:rsidR="00596E39" w:rsidRPr="00AF4952" w:rsidRDefault="001C375C" w:rsidP="00864EBD">
      <w:pPr>
        <w:rPr>
          <w:lang w:val="en-US"/>
        </w:rPr>
      </w:pPr>
      <w:r w:rsidRPr="00AF4952">
        <w:rPr>
          <w:rStyle w:val="gras"/>
          <w:lang w:val="en-US"/>
        </w:rPr>
        <w:t>HDX</w:t>
      </w:r>
      <w:r w:rsidRPr="00AF4952">
        <w:rPr>
          <w:rStyle w:val="gras"/>
          <w:lang w:val="en-US"/>
        </w:rPr>
        <w:tab/>
      </w:r>
      <w:r w:rsidRPr="00AF4952">
        <w:rPr>
          <w:rStyle w:val="gras"/>
          <w:lang w:val="en-US"/>
        </w:rPr>
        <w:tab/>
      </w:r>
      <w:proofErr w:type="gramStart"/>
      <w:r w:rsidR="00050360" w:rsidRPr="002E4826">
        <w:rPr>
          <w:rStyle w:val="italique"/>
        </w:rPr>
        <w:t>High Definition</w:t>
      </w:r>
      <w:proofErr w:type="gramEnd"/>
      <w:r w:rsidR="00050360" w:rsidRPr="002E4826">
        <w:rPr>
          <w:rStyle w:val="italique"/>
        </w:rPr>
        <w:t xml:space="preserve"> </w:t>
      </w:r>
      <w:proofErr w:type="spellStart"/>
      <w:r w:rsidR="00050360" w:rsidRPr="002E4826">
        <w:rPr>
          <w:rStyle w:val="italique"/>
        </w:rPr>
        <w:t>Experience</w:t>
      </w:r>
      <w:proofErr w:type="spellEnd"/>
      <w:r w:rsidR="00050360" w:rsidRPr="00AF4952">
        <w:rPr>
          <w:lang w:val="en-US"/>
        </w:rPr>
        <w:t xml:space="preserve"> (</w:t>
      </w:r>
      <w:proofErr w:type="spellStart"/>
      <w:r w:rsidR="00050360" w:rsidRPr="00AF4952">
        <w:rPr>
          <w:lang w:val="en-US"/>
        </w:rPr>
        <w:t>protocole</w:t>
      </w:r>
      <w:proofErr w:type="spellEnd"/>
      <w:r w:rsidR="00050360" w:rsidRPr="00AF4952">
        <w:rPr>
          <w:lang w:val="en-US"/>
        </w:rPr>
        <w:t xml:space="preserve"> de Citrix)</w:t>
      </w:r>
    </w:p>
    <w:p w14:paraId="316EACA5" w14:textId="0ADA2F2B" w:rsidR="003046A3" w:rsidRPr="002E4826" w:rsidRDefault="003046A3" w:rsidP="00864EBD">
      <w:pPr>
        <w:rPr>
          <w:lang w:val="en-US"/>
        </w:rPr>
      </w:pPr>
      <w:r w:rsidRPr="002E4826">
        <w:rPr>
          <w:rStyle w:val="gras"/>
          <w:lang w:val="en-US"/>
        </w:rPr>
        <w:t>HTT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Hyper-Threading Technology</w:t>
      </w:r>
    </w:p>
    <w:p w14:paraId="490A1348" w14:textId="199F6AAE" w:rsidR="00596E39" w:rsidRDefault="00D627FD" w:rsidP="00596E39">
      <w:pPr>
        <w:rPr>
          <w:lang w:val="en-US"/>
        </w:rPr>
      </w:pPr>
      <w:r w:rsidRPr="00645E17">
        <w:rPr>
          <w:rStyle w:val="gras"/>
          <w:lang w:val="en-US"/>
        </w:rPr>
        <w:t>HTTP</w:t>
      </w:r>
      <w:r w:rsidR="00596E39" w:rsidRPr="00645E17">
        <w:rPr>
          <w:rStyle w:val="gras"/>
          <w:lang w:val="en-US"/>
        </w:rPr>
        <w:tab/>
      </w:r>
      <w:r w:rsidR="00596E39" w:rsidRPr="00645E17">
        <w:rPr>
          <w:rStyle w:val="gras"/>
          <w:lang w:val="en-US"/>
        </w:rPr>
        <w:tab/>
      </w:r>
      <w:proofErr w:type="spellStart"/>
      <w:r w:rsidR="00767044" w:rsidRPr="002E4826">
        <w:rPr>
          <w:rStyle w:val="italique"/>
        </w:rPr>
        <w:t>Hypertext</w:t>
      </w:r>
      <w:proofErr w:type="spellEnd"/>
      <w:r w:rsidR="00767044" w:rsidRPr="002E4826">
        <w:rPr>
          <w:rStyle w:val="italique"/>
        </w:rPr>
        <w:t xml:space="preserve"> Trans</w:t>
      </w:r>
      <w:r w:rsidR="006C54FF" w:rsidRPr="002E4826">
        <w:rPr>
          <w:rStyle w:val="italique"/>
        </w:rPr>
        <w:t>fer Protocol</w:t>
      </w:r>
    </w:p>
    <w:p w14:paraId="19AB6A37" w14:textId="39101F22" w:rsidR="00EB19A6" w:rsidRPr="002E4826" w:rsidRDefault="00EB19A6" w:rsidP="00596E39">
      <w:pPr>
        <w:rPr>
          <w:lang w:val="en-US"/>
        </w:rPr>
      </w:pPr>
      <w:r w:rsidRPr="002E4826">
        <w:rPr>
          <w:rStyle w:val="gras"/>
          <w:lang w:val="en-US"/>
        </w:rPr>
        <w:t>HTTPS</w:t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HTTP Secure</w:t>
      </w:r>
    </w:p>
    <w:p w14:paraId="6E79572D" w14:textId="77777777" w:rsidR="00DD063C" w:rsidRPr="002E4826" w:rsidRDefault="00DD063C" w:rsidP="00596E39">
      <w:pPr>
        <w:rPr>
          <w:lang w:val="en-US"/>
        </w:rPr>
      </w:pPr>
    </w:p>
    <w:p w14:paraId="19645A98" w14:textId="790DC3A4" w:rsidR="00DD063C" w:rsidRPr="00EB19A6" w:rsidRDefault="00DD063C" w:rsidP="00596E39">
      <w:pPr>
        <w:rPr>
          <w:lang w:val="fr-CA"/>
        </w:rPr>
      </w:pPr>
      <w:proofErr w:type="spellStart"/>
      <w:r w:rsidRPr="002E4826">
        <w:rPr>
          <w:rStyle w:val="gras"/>
        </w:rPr>
        <w:t>IaC</w:t>
      </w:r>
      <w:proofErr w:type="spellEnd"/>
      <w:r>
        <w:tab/>
      </w:r>
      <w:r>
        <w:tab/>
      </w:r>
      <w:r w:rsidRPr="002E4826">
        <w:rPr>
          <w:rStyle w:val="italique"/>
        </w:rPr>
        <w:t>Infrastructure as Code</w:t>
      </w:r>
    </w:p>
    <w:p w14:paraId="59053888" w14:textId="1643D314" w:rsidR="00645E17" w:rsidRPr="002E4826" w:rsidRDefault="00645E17" w:rsidP="00645E17">
      <w:pPr>
        <w:rPr>
          <w:lang w:val="fr-CA"/>
        </w:rPr>
      </w:pPr>
      <w:r w:rsidRPr="002E4826">
        <w:rPr>
          <w:rStyle w:val="gras"/>
          <w:lang w:val="fr-CA"/>
        </w:rPr>
        <w:t>IaaS</w:t>
      </w:r>
      <w:r w:rsidRPr="002E4826">
        <w:rPr>
          <w:rStyle w:val="gras"/>
          <w:lang w:val="fr-CA"/>
        </w:rPr>
        <w:tab/>
      </w:r>
      <w:r w:rsidRPr="002E4826">
        <w:rPr>
          <w:rStyle w:val="gras"/>
          <w:lang w:val="fr-CA"/>
        </w:rPr>
        <w:tab/>
      </w:r>
      <w:r w:rsidR="006C54FF" w:rsidRPr="002E4826">
        <w:rPr>
          <w:rStyle w:val="italique"/>
          <w:lang w:val="fr-CA"/>
        </w:rPr>
        <w:t xml:space="preserve">Infrastructure as </w:t>
      </w:r>
      <w:proofErr w:type="gramStart"/>
      <w:r w:rsidR="006C54FF" w:rsidRPr="002E4826">
        <w:rPr>
          <w:rStyle w:val="italique"/>
          <w:lang w:val="fr-CA"/>
        </w:rPr>
        <w:t>a</w:t>
      </w:r>
      <w:proofErr w:type="gramEnd"/>
      <w:r w:rsidR="006C54FF" w:rsidRPr="002E4826">
        <w:rPr>
          <w:rStyle w:val="italique"/>
          <w:lang w:val="fr-CA"/>
        </w:rPr>
        <w:t xml:space="preserve"> Service</w:t>
      </w:r>
    </w:p>
    <w:p w14:paraId="3D41680B" w14:textId="2A5EBA7E" w:rsidR="00020D58" w:rsidRDefault="00020D58" w:rsidP="00645E17">
      <w:pPr>
        <w:rPr>
          <w:lang w:val="en-US"/>
        </w:rPr>
      </w:pPr>
      <w:r w:rsidRPr="002E4826">
        <w:rPr>
          <w:rStyle w:val="gras"/>
          <w:lang w:val="en-US"/>
        </w:rPr>
        <w:t>IDP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Identity Provider</w:t>
      </w:r>
    </w:p>
    <w:p w14:paraId="536A733E" w14:textId="65520D29" w:rsidR="00864EBD" w:rsidRDefault="00864EBD" w:rsidP="00864EBD">
      <w:pPr>
        <w:rPr>
          <w:lang w:val="en-US"/>
        </w:rPr>
      </w:pPr>
      <w:r w:rsidRPr="00645E17">
        <w:rPr>
          <w:rStyle w:val="gras"/>
          <w:lang w:val="en-US"/>
        </w:rPr>
        <w:t>IP</w:t>
      </w:r>
      <w:r w:rsidRPr="00645E17">
        <w:rPr>
          <w:rStyle w:val="gras"/>
          <w:lang w:val="en-US"/>
        </w:rPr>
        <w:tab/>
      </w:r>
      <w:r w:rsidRPr="00645E17">
        <w:rPr>
          <w:rStyle w:val="gras"/>
          <w:lang w:val="en-US"/>
        </w:rPr>
        <w:tab/>
      </w:r>
      <w:r w:rsidR="00D80794" w:rsidRPr="002E4826">
        <w:rPr>
          <w:rStyle w:val="italique"/>
        </w:rPr>
        <w:t>I</w:t>
      </w:r>
      <w:proofErr w:type="spellStart"/>
      <w:r w:rsidR="00D80794" w:rsidRPr="002E4826">
        <w:rPr>
          <w:rStyle w:val="italique"/>
          <w:lang w:val="en-US"/>
        </w:rPr>
        <w:t>nternet</w:t>
      </w:r>
      <w:proofErr w:type="spellEnd"/>
      <w:r w:rsidR="00D80794" w:rsidRPr="002E4826">
        <w:rPr>
          <w:rStyle w:val="italique"/>
          <w:lang w:val="en-US"/>
        </w:rPr>
        <w:t xml:space="preserve"> Protocol</w:t>
      </w:r>
    </w:p>
    <w:p w14:paraId="7EC6DE5D" w14:textId="40A5368E" w:rsidR="00BD362C" w:rsidRDefault="00BD362C" w:rsidP="00864EBD">
      <w:pPr>
        <w:rPr>
          <w:lang w:val="en-US"/>
        </w:rPr>
      </w:pPr>
      <w:r w:rsidRPr="002E4826">
        <w:rPr>
          <w:rStyle w:val="gras"/>
        </w:rPr>
        <w:t xml:space="preserve">iSCSI </w:t>
      </w:r>
      <w:r w:rsidRPr="002E4826">
        <w:rPr>
          <w:rStyle w:val="gras"/>
        </w:rPr>
        <w:tab/>
      </w:r>
      <w:r w:rsidRPr="00BD362C">
        <w:rPr>
          <w:lang w:val="en-US"/>
        </w:rPr>
        <w:tab/>
      </w:r>
      <w:r w:rsidRPr="002E4826">
        <w:rPr>
          <w:rStyle w:val="italique"/>
        </w:rPr>
        <w:t xml:space="preserve">Internet Small Computer </w:t>
      </w:r>
      <w:proofErr w:type="spellStart"/>
      <w:r w:rsidRPr="002E4826">
        <w:rPr>
          <w:rStyle w:val="italique"/>
        </w:rPr>
        <w:t>Systems</w:t>
      </w:r>
      <w:proofErr w:type="spellEnd"/>
      <w:r w:rsidRPr="002E4826">
        <w:rPr>
          <w:rStyle w:val="italique"/>
        </w:rPr>
        <w:t xml:space="preserve"> Interface</w:t>
      </w:r>
    </w:p>
    <w:p w14:paraId="26B5B09D" w14:textId="6E2B08D0" w:rsidR="00104063" w:rsidRDefault="00104063" w:rsidP="00864EBD">
      <w:pPr>
        <w:rPr>
          <w:lang w:val="en-US"/>
        </w:rPr>
      </w:pPr>
      <w:r w:rsidRPr="002E4826">
        <w:rPr>
          <w:rStyle w:val="gras"/>
        </w:rPr>
        <w:t>IT</w:t>
      </w:r>
      <w:r w:rsidRPr="00104063">
        <w:rPr>
          <w:lang w:val="en-US"/>
        </w:rPr>
        <w:tab/>
      </w:r>
      <w:r w:rsidRPr="00104063">
        <w:rPr>
          <w:lang w:val="en-US"/>
        </w:rPr>
        <w:tab/>
      </w:r>
      <w:r w:rsidRPr="002E4826">
        <w:rPr>
          <w:rStyle w:val="italique"/>
        </w:rPr>
        <w:t xml:space="preserve">Information </w:t>
      </w:r>
      <w:r w:rsidR="00866C0D" w:rsidRPr="002E4826">
        <w:rPr>
          <w:rStyle w:val="italique"/>
          <w:lang w:val="en-US"/>
        </w:rPr>
        <w:t>T</w:t>
      </w:r>
      <w:proofErr w:type="spellStart"/>
      <w:r w:rsidRPr="002E4826">
        <w:rPr>
          <w:rStyle w:val="italique"/>
        </w:rPr>
        <w:t>echnology</w:t>
      </w:r>
      <w:proofErr w:type="spellEnd"/>
    </w:p>
    <w:p w14:paraId="7D2A342B" w14:textId="025C6283" w:rsidR="00A203A3" w:rsidRPr="002E4826" w:rsidRDefault="00A203A3" w:rsidP="00864EBD">
      <w:pPr>
        <w:rPr>
          <w:lang w:val="en-US"/>
        </w:rPr>
      </w:pPr>
      <w:r w:rsidRPr="002E4826">
        <w:rPr>
          <w:rStyle w:val="gras"/>
        </w:rPr>
        <w:lastRenderedPageBreak/>
        <w:t>ITIL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r w:rsidRPr="002E4826">
        <w:rPr>
          <w:rStyle w:val="italique"/>
        </w:rPr>
        <w:t xml:space="preserve">Information Technology Infrastructure </w:t>
      </w:r>
      <w:proofErr w:type="spellStart"/>
      <w:r w:rsidRPr="002E4826">
        <w:rPr>
          <w:rStyle w:val="italique"/>
        </w:rPr>
        <w:t>Librar</w:t>
      </w:r>
      <w:proofErr w:type="spellEnd"/>
      <w:r w:rsidRPr="002E4826">
        <w:rPr>
          <w:rStyle w:val="italique"/>
          <w:lang w:val="en-US"/>
        </w:rPr>
        <w:t>y</w:t>
      </w:r>
    </w:p>
    <w:p w14:paraId="1F954E02" w14:textId="77777777" w:rsidR="002E4826" w:rsidRDefault="002E4826" w:rsidP="002E4826">
      <w:pPr>
        <w:rPr>
          <w:rStyle w:val="gras"/>
        </w:rPr>
      </w:pPr>
    </w:p>
    <w:p w14:paraId="5EE236B0" w14:textId="30D612A0" w:rsidR="002E4826" w:rsidRPr="002E4826" w:rsidRDefault="002E4826" w:rsidP="002E4826">
      <w:pPr>
        <w:rPr>
          <w:lang w:val="en-US"/>
        </w:rPr>
      </w:pPr>
      <w:r w:rsidRPr="002E4826">
        <w:rPr>
          <w:rStyle w:val="gras"/>
          <w:lang w:val="en-US"/>
        </w:rPr>
        <w:t>JVM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2E4826">
        <w:rPr>
          <w:rStyle w:val="italique"/>
          <w:lang w:val="en-US"/>
        </w:rPr>
        <w:t>Java Virtual Machine</w:t>
      </w:r>
    </w:p>
    <w:p w14:paraId="3823615B" w14:textId="77777777" w:rsidR="002E4826" w:rsidRPr="002E4826" w:rsidRDefault="002E4826" w:rsidP="00864EBD">
      <w:pPr>
        <w:rPr>
          <w:rStyle w:val="gras"/>
          <w:lang w:val="en-US"/>
        </w:rPr>
      </w:pPr>
    </w:p>
    <w:p w14:paraId="2118F947" w14:textId="4F7AE155" w:rsidR="00F45703" w:rsidRPr="00F45703" w:rsidRDefault="00F45703" w:rsidP="00864EBD">
      <w:pPr>
        <w:rPr>
          <w:lang w:val="en-US"/>
        </w:rPr>
      </w:pPr>
      <w:r w:rsidRPr="002E4826">
        <w:rPr>
          <w:rStyle w:val="gras"/>
          <w:lang w:val="en-US"/>
        </w:rPr>
        <w:t>KMIP</w:t>
      </w:r>
      <w:r w:rsidRPr="00F45703">
        <w:rPr>
          <w:lang w:val="en-US"/>
        </w:rPr>
        <w:tab/>
      </w:r>
      <w:r w:rsidRPr="00F45703">
        <w:rPr>
          <w:lang w:val="en-US"/>
        </w:rPr>
        <w:tab/>
      </w:r>
      <w:r w:rsidRPr="002E4826">
        <w:rPr>
          <w:rStyle w:val="italique"/>
          <w:lang w:val="en-US"/>
        </w:rPr>
        <w:t>Key Management Interoperability Protocol</w:t>
      </w:r>
    </w:p>
    <w:p w14:paraId="1A013082" w14:textId="246BA047" w:rsidR="00696303" w:rsidRPr="00A203A3" w:rsidRDefault="00696303" w:rsidP="00864EBD">
      <w:pPr>
        <w:rPr>
          <w:lang w:val="en-US"/>
        </w:rPr>
      </w:pPr>
      <w:r w:rsidRPr="002E4826">
        <w:rPr>
          <w:rStyle w:val="gras"/>
        </w:rPr>
        <w:t>KMS</w:t>
      </w:r>
      <w:r w:rsidRPr="00F45703">
        <w:rPr>
          <w:lang w:val="en-US"/>
        </w:rPr>
        <w:tab/>
      </w:r>
      <w:r w:rsidRPr="00F45703">
        <w:rPr>
          <w:lang w:val="en-US"/>
        </w:rPr>
        <w:tab/>
      </w:r>
      <w:r w:rsidRPr="002E4826">
        <w:rPr>
          <w:rStyle w:val="italique"/>
        </w:rPr>
        <w:t>Key Management Server</w:t>
      </w:r>
    </w:p>
    <w:p w14:paraId="60F59968" w14:textId="63D60292" w:rsidR="0096666F" w:rsidRDefault="0096666F" w:rsidP="00864EBD">
      <w:pPr>
        <w:rPr>
          <w:lang w:val="en-US"/>
        </w:rPr>
      </w:pPr>
      <w:r w:rsidRPr="002E4826">
        <w:rPr>
          <w:rStyle w:val="gras"/>
        </w:rPr>
        <w:t>KVM</w:t>
      </w:r>
      <w:r w:rsidRPr="0096666F">
        <w:rPr>
          <w:lang w:val="en-US"/>
        </w:rPr>
        <w:tab/>
      </w:r>
      <w:r w:rsidRPr="0096666F">
        <w:rPr>
          <w:lang w:val="en-US"/>
        </w:rPr>
        <w:tab/>
      </w:r>
      <w:r w:rsidRPr="002E4826">
        <w:rPr>
          <w:rStyle w:val="italique"/>
        </w:rPr>
        <w:t>Kernel-</w:t>
      </w:r>
      <w:proofErr w:type="spellStart"/>
      <w:r w:rsidRPr="002E4826">
        <w:rPr>
          <w:rStyle w:val="italique"/>
        </w:rPr>
        <w:t>Based</w:t>
      </w:r>
      <w:proofErr w:type="spellEnd"/>
      <w:r w:rsidRPr="002E4826">
        <w:rPr>
          <w:rStyle w:val="italique"/>
        </w:rPr>
        <w:t xml:space="preserve"> Virtual Machine</w:t>
      </w:r>
    </w:p>
    <w:p w14:paraId="2B767310" w14:textId="77777777" w:rsidR="002E4826" w:rsidRDefault="002E4826" w:rsidP="00864EBD">
      <w:pPr>
        <w:rPr>
          <w:lang w:val="en-US"/>
        </w:rPr>
      </w:pPr>
    </w:p>
    <w:p w14:paraId="498608C3" w14:textId="1DC85DF9" w:rsidR="00A43C21" w:rsidRPr="004D3E2C" w:rsidRDefault="00A43C21" w:rsidP="00864EBD">
      <w:pPr>
        <w:rPr>
          <w:lang w:val="fr-CA"/>
        </w:rPr>
      </w:pPr>
      <w:r w:rsidRPr="002E4826">
        <w:rPr>
          <w:rStyle w:val="gras"/>
        </w:rPr>
        <w:t>L</w:t>
      </w:r>
      <w:r w:rsidR="004D3E2C" w:rsidRPr="002E4826">
        <w:rPr>
          <w:rStyle w:val="gras"/>
        </w:rPr>
        <w:t>1</w:t>
      </w:r>
      <w:r w:rsidRPr="004D3E2C">
        <w:rPr>
          <w:lang w:val="fr-CA"/>
        </w:rPr>
        <w:tab/>
      </w:r>
      <w:r w:rsidRPr="004D3E2C">
        <w:rPr>
          <w:lang w:val="fr-CA"/>
        </w:rPr>
        <w:tab/>
      </w:r>
      <w:r w:rsidRPr="005340A1">
        <w:rPr>
          <w:rStyle w:val="italique"/>
        </w:rPr>
        <w:t>Layer 1</w:t>
      </w:r>
      <w:r w:rsidRPr="004D3E2C">
        <w:rPr>
          <w:lang w:val="fr-CA"/>
        </w:rPr>
        <w:t xml:space="preserve"> (m</w:t>
      </w:r>
      <w:proofErr w:type="spellStart"/>
      <w:r>
        <w:t>odèle</w:t>
      </w:r>
      <w:proofErr w:type="spellEnd"/>
      <w:r>
        <w:t xml:space="preserve"> OSI)</w:t>
      </w:r>
    </w:p>
    <w:p w14:paraId="542BD6D8" w14:textId="77777777" w:rsidR="004D3E2C" w:rsidRDefault="004D3E2C" w:rsidP="00864EBD">
      <w:r w:rsidRPr="002E4826">
        <w:rPr>
          <w:rStyle w:val="gras"/>
        </w:rPr>
        <w:t>L2</w:t>
      </w:r>
      <w:r>
        <w:tab/>
      </w:r>
      <w:r>
        <w:tab/>
      </w:r>
      <w:r w:rsidRPr="005340A1">
        <w:rPr>
          <w:rStyle w:val="italique"/>
        </w:rPr>
        <w:t>Layer 2</w:t>
      </w:r>
      <w:r>
        <w:t xml:space="preserve"> (modèle OSI)</w:t>
      </w:r>
    </w:p>
    <w:p w14:paraId="093A934B" w14:textId="12357A8C" w:rsidR="004D3E2C" w:rsidRPr="002E4826" w:rsidRDefault="004D3E2C" w:rsidP="00864EBD">
      <w:pPr>
        <w:rPr>
          <w:lang w:val="en-US"/>
        </w:rPr>
      </w:pPr>
      <w:r w:rsidRPr="002E4826">
        <w:rPr>
          <w:rStyle w:val="gras"/>
          <w:lang w:val="en-US"/>
        </w:rPr>
        <w:t xml:space="preserve">L3 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Layer 3</w:t>
      </w:r>
      <w:r w:rsidRPr="002E4826">
        <w:rPr>
          <w:lang w:val="en-US"/>
        </w:rPr>
        <w:t xml:space="preserve"> (</w:t>
      </w:r>
      <w:proofErr w:type="spellStart"/>
      <w:r w:rsidRPr="002E4826">
        <w:rPr>
          <w:lang w:val="en-US"/>
        </w:rPr>
        <w:t>modèle</w:t>
      </w:r>
      <w:proofErr w:type="spellEnd"/>
      <w:r w:rsidRPr="002E4826">
        <w:rPr>
          <w:lang w:val="en-US"/>
        </w:rPr>
        <w:t xml:space="preserve"> OSI)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</w:p>
    <w:p w14:paraId="24DA54D0" w14:textId="6FA88A75" w:rsidR="00020D58" w:rsidRPr="00A43C21" w:rsidRDefault="00020D58" w:rsidP="00864EBD">
      <w:pPr>
        <w:rPr>
          <w:lang w:val="en-US"/>
        </w:rPr>
      </w:pPr>
      <w:r w:rsidRPr="002E4826">
        <w:rPr>
          <w:rStyle w:val="gras"/>
        </w:rPr>
        <w:t>LDAP</w:t>
      </w:r>
      <w:r w:rsidRPr="00020D58">
        <w:rPr>
          <w:lang w:val="en-US"/>
        </w:rPr>
        <w:tab/>
      </w:r>
      <w:r w:rsidRPr="00020D58">
        <w:rPr>
          <w:lang w:val="en-US"/>
        </w:rPr>
        <w:tab/>
      </w:r>
      <w:proofErr w:type="spellStart"/>
      <w:r w:rsidRPr="005340A1">
        <w:rPr>
          <w:rStyle w:val="italique"/>
        </w:rPr>
        <w:t>Lightweight</w:t>
      </w:r>
      <w:proofErr w:type="spellEnd"/>
      <w:r w:rsidRPr="005340A1">
        <w:rPr>
          <w:rStyle w:val="italique"/>
        </w:rPr>
        <w:t xml:space="preserve"> </w:t>
      </w:r>
      <w:r w:rsidR="004819C6" w:rsidRPr="005340A1">
        <w:rPr>
          <w:rStyle w:val="italique"/>
        </w:rPr>
        <w:t>Directory Access Protocol</w:t>
      </w:r>
    </w:p>
    <w:p w14:paraId="70F35D75" w14:textId="3067AB67" w:rsidR="000E0E1A" w:rsidRPr="00C04A47" w:rsidRDefault="000E0E1A" w:rsidP="00864EBD">
      <w:pPr>
        <w:rPr>
          <w:lang w:val="en-US"/>
        </w:rPr>
      </w:pPr>
      <w:r w:rsidRPr="002E4826">
        <w:rPr>
          <w:rStyle w:val="gras"/>
        </w:rPr>
        <w:t>LDAPS</w:t>
      </w:r>
      <w:r w:rsidR="00C04A47" w:rsidRPr="00C04A47">
        <w:rPr>
          <w:lang w:val="en-US"/>
        </w:rPr>
        <w:tab/>
      </w:r>
      <w:r w:rsidR="00C04A47" w:rsidRPr="005340A1">
        <w:rPr>
          <w:rStyle w:val="italique"/>
        </w:rPr>
        <w:t>LDAP over TLS/SSL</w:t>
      </w:r>
    </w:p>
    <w:p w14:paraId="020BA955" w14:textId="7E0B7D93" w:rsidR="0096666F" w:rsidRDefault="0096666F" w:rsidP="00864EBD">
      <w:pPr>
        <w:rPr>
          <w:lang w:val="en-US"/>
        </w:rPr>
      </w:pPr>
      <w:r w:rsidRPr="002E4826">
        <w:rPr>
          <w:rStyle w:val="gras"/>
        </w:rPr>
        <w:t>LDOM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proofErr w:type="spellStart"/>
      <w:r w:rsidRPr="005340A1">
        <w:rPr>
          <w:rStyle w:val="italique"/>
        </w:rPr>
        <w:t>Logical</w:t>
      </w:r>
      <w:proofErr w:type="spellEnd"/>
      <w:r w:rsidRPr="005340A1">
        <w:rPr>
          <w:rStyle w:val="italique"/>
        </w:rPr>
        <w:t xml:space="preserve"> Domain</w:t>
      </w:r>
    </w:p>
    <w:p w14:paraId="6784B865" w14:textId="570930DD" w:rsidR="00E2776B" w:rsidRPr="0096666F" w:rsidRDefault="00E2776B" w:rsidP="00864EBD">
      <w:pPr>
        <w:rPr>
          <w:lang w:val="en-US"/>
        </w:rPr>
      </w:pPr>
      <w:r w:rsidRPr="002E4826">
        <w:rPr>
          <w:rStyle w:val="gras"/>
        </w:rPr>
        <w:t>LAG</w:t>
      </w:r>
      <w:r w:rsidRPr="00020D58">
        <w:rPr>
          <w:lang w:val="en-US"/>
        </w:rPr>
        <w:tab/>
      </w:r>
      <w:r w:rsidRPr="00020D58">
        <w:rPr>
          <w:lang w:val="en-US"/>
        </w:rPr>
        <w:tab/>
      </w:r>
      <w:r w:rsidRPr="005340A1">
        <w:rPr>
          <w:rStyle w:val="italique"/>
        </w:rPr>
        <w:t xml:space="preserve">Link </w:t>
      </w:r>
      <w:proofErr w:type="spellStart"/>
      <w:r w:rsidRPr="005340A1">
        <w:rPr>
          <w:rStyle w:val="italique"/>
        </w:rPr>
        <w:t>Aggregation</w:t>
      </w:r>
      <w:proofErr w:type="spellEnd"/>
      <w:r w:rsidRPr="005340A1">
        <w:rPr>
          <w:rStyle w:val="italique"/>
        </w:rPr>
        <w:t xml:space="preserve"> Group</w:t>
      </w:r>
    </w:p>
    <w:p w14:paraId="45851163" w14:textId="39098CAD" w:rsidR="00D627FD" w:rsidRPr="001319F7" w:rsidRDefault="00D627FD" w:rsidP="00D627FD">
      <w:pPr>
        <w:rPr>
          <w:lang w:val="en-US"/>
        </w:rPr>
      </w:pPr>
      <w:r w:rsidRPr="00645E17">
        <w:rPr>
          <w:rStyle w:val="gras"/>
          <w:lang w:val="en-US"/>
        </w:rPr>
        <w:t>LAN</w:t>
      </w:r>
      <w:r w:rsidRPr="00645E17">
        <w:rPr>
          <w:rStyle w:val="gras"/>
          <w:lang w:val="en-US"/>
        </w:rPr>
        <w:tab/>
      </w:r>
      <w:r w:rsidRPr="00645E17">
        <w:rPr>
          <w:rStyle w:val="gras"/>
          <w:lang w:val="en-US"/>
        </w:rPr>
        <w:tab/>
      </w:r>
      <w:r w:rsidR="00104063" w:rsidRPr="005340A1">
        <w:rPr>
          <w:rStyle w:val="italique"/>
        </w:rPr>
        <w:t>Lo</w:t>
      </w:r>
      <w:r w:rsidR="001319F7" w:rsidRPr="005340A1">
        <w:rPr>
          <w:rStyle w:val="italique"/>
        </w:rPr>
        <w:t>cal Area Network</w:t>
      </w:r>
    </w:p>
    <w:p w14:paraId="364EDFAC" w14:textId="3B9D7EA4" w:rsidR="009F0FDE" w:rsidRDefault="009F0FDE" w:rsidP="009F0FDE">
      <w:pPr>
        <w:rPr>
          <w:lang w:val="en-US"/>
        </w:rPr>
      </w:pPr>
      <w:r w:rsidRPr="00645E17">
        <w:rPr>
          <w:rStyle w:val="gras"/>
          <w:lang w:val="en-US"/>
        </w:rPr>
        <w:t>LUN</w:t>
      </w:r>
      <w:r w:rsidRPr="00645E17">
        <w:rPr>
          <w:rStyle w:val="gras"/>
          <w:lang w:val="en-US"/>
        </w:rPr>
        <w:tab/>
      </w:r>
      <w:r w:rsidRPr="00645E17">
        <w:rPr>
          <w:rStyle w:val="gras"/>
          <w:lang w:val="en-US"/>
        </w:rPr>
        <w:tab/>
      </w:r>
      <w:proofErr w:type="spellStart"/>
      <w:r w:rsidR="001319F7" w:rsidRPr="005340A1">
        <w:rPr>
          <w:rStyle w:val="italique"/>
        </w:rPr>
        <w:t>Logical</w:t>
      </w:r>
      <w:proofErr w:type="spellEnd"/>
      <w:r w:rsidR="001319F7" w:rsidRPr="005340A1">
        <w:rPr>
          <w:rStyle w:val="italique"/>
        </w:rPr>
        <w:t xml:space="preserve"> Unit </w:t>
      </w:r>
      <w:proofErr w:type="spellStart"/>
      <w:r w:rsidR="001319F7" w:rsidRPr="005340A1">
        <w:rPr>
          <w:rStyle w:val="italique"/>
        </w:rPr>
        <w:t>Number</w:t>
      </w:r>
      <w:proofErr w:type="spellEnd"/>
    </w:p>
    <w:p w14:paraId="74A8992D" w14:textId="77777777" w:rsidR="002E4826" w:rsidRDefault="002E4826" w:rsidP="009F0FDE">
      <w:pPr>
        <w:rPr>
          <w:lang w:val="en-US"/>
        </w:rPr>
      </w:pPr>
    </w:p>
    <w:p w14:paraId="3D078C2B" w14:textId="33B0C8D7" w:rsidR="00F70B9F" w:rsidRPr="002E4826" w:rsidRDefault="00F70B9F" w:rsidP="009F0FDE">
      <w:pPr>
        <w:rPr>
          <w:lang w:val="en-US"/>
        </w:rPr>
      </w:pPr>
      <w:r w:rsidRPr="002E4826">
        <w:rPr>
          <w:rStyle w:val="gras"/>
          <w:lang w:val="en-US"/>
        </w:rPr>
        <w:t>MAC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="006517E9" w:rsidRPr="005340A1">
        <w:rPr>
          <w:rStyle w:val="italique"/>
          <w:lang w:val="en-US"/>
        </w:rPr>
        <w:t>Media Access Control</w:t>
      </w:r>
    </w:p>
    <w:p w14:paraId="5F6F2255" w14:textId="370575F9" w:rsidR="00D627FD" w:rsidRPr="002E4826" w:rsidRDefault="008F3DAF" w:rsidP="00DA6929">
      <w:pPr>
        <w:rPr>
          <w:lang w:val="en-US"/>
        </w:rPr>
      </w:pPr>
      <w:r w:rsidRPr="002E4826">
        <w:rPr>
          <w:rStyle w:val="gras"/>
          <w:lang w:val="en-US"/>
        </w:rPr>
        <w:t>MSTSC</w:t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Microsoft Terminal Services Client</w:t>
      </w:r>
    </w:p>
    <w:p w14:paraId="1BCE4ED6" w14:textId="77777777" w:rsidR="00DA6929" w:rsidRPr="002E4826" w:rsidRDefault="00DA6929" w:rsidP="00DA6929">
      <w:pPr>
        <w:rPr>
          <w:lang w:val="en-US"/>
        </w:rPr>
      </w:pPr>
    </w:p>
    <w:p w14:paraId="533D5308" w14:textId="4D98CBC7" w:rsidR="00DA6929" w:rsidRDefault="00DA6929" w:rsidP="00DA6929">
      <w:pPr>
        <w:rPr>
          <w:lang w:val="en-US"/>
        </w:rPr>
      </w:pPr>
      <w:r w:rsidRPr="00C14766">
        <w:rPr>
          <w:rStyle w:val="gras"/>
          <w:lang w:val="en-US"/>
        </w:rPr>
        <w:t>NAS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1319F7" w:rsidRPr="005340A1">
        <w:rPr>
          <w:rStyle w:val="italique"/>
        </w:rPr>
        <w:t>Network</w:t>
      </w:r>
      <w:r w:rsidR="0052061C" w:rsidRPr="005340A1">
        <w:rPr>
          <w:rStyle w:val="italique"/>
        </w:rPr>
        <w:t>-</w:t>
      </w:r>
      <w:proofErr w:type="spellStart"/>
      <w:r w:rsidR="0052061C" w:rsidRPr="005340A1">
        <w:rPr>
          <w:rStyle w:val="italique"/>
        </w:rPr>
        <w:t>Attached</w:t>
      </w:r>
      <w:proofErr w:type="spellEnd"/>
      <w:r w:rsidR="0052061C" w:rsidRPr="005340A1">
        <w:rPr>
          <w:rStyle w:val="italique"/>
        </w:rPr>
        <w:t xml:space="preserve"> Storage</w:t>
      </w:r>
    </w:p>
    <w:p w14:paraId="3806DA83" w14:textId="74A95067" w:rsidR="005729BC" w:rsidRPr="002E4826" w:rsidRDefault="005729BC" w:rsidP="00DA6929">
      <w:pPr>
        <w:rPr>
          <w:lang w:val="en-US"/>
        </w:rPr>
      </w:pPr>
      <w:r w:rsidRPr="002E4826">
        <w:rPr>
          <w:rStyle w:val="gras"/>
        </w:rPr>
        <w:t>NA</w:t>
      </w:r>
      <w:r w:rsidRPr="002E4826">
        <w:rPr>
          <w:rStyle w:val="gras"/>
          <w:lang w:val="en-US"/>
        </w:rPr>
        <w:t>T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Network Address Translation</w:t>
      </w:r>
    </w:p>
    <w:p w14:paraId="34EB99EC" w14:textId="1DC6F0D4" w:rsidR="00E2776B" w:rsidRPr="0052061C" w:rsidRDefault="00E2776B" w:rsidP="00DA6929">
      <w:pPr>
        <w:rPr>
          <w:lang w:val="en-US"/>
        </w:rPr>
      </w:pPr>
      <w:r w:rsidRPr="002E4826">
        <w:rPr>
          <w:rStyle w:val="gras"/>
          <w:lang w:val="en-US"/>
        </w:rPr>
        <w:t>NIC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Network Interface Card</w:t>
      </w:r>
    </w:p>
    <w:p w14:paraId="04464E6A" w14:textId="29D40B3A" w:rsidR="002E4B14" w:rsidRDefault="002E4B14" w:rsidP="002E4B14">
      <w:pPr>
        <w:rPr>
          <w:lang w:val="en-US"/>
        </w:rPr>
      </w:pPr>
      <w:r w:rsidRPr="00C14766">
        <w:rPr>
          <w:rStyle w:val="gras"/>
          <w:lang w:val="en-US"/>
        </w:rPr>
        <w:t>NFS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B031EA" w:rsidRPr="005340A1">
        <w:rPr>
          <w:rStyle w:val="italique"/>
        </w:rPr>
        <w:t>Network File System</w:t>
      </w:r>
    </w:p>
    <w:p w14:paraId="045321DA" w14:textId="47D30D2B" w:rsidR="002E4B14" w:rsidRPr="00C14766" w:rsidRDefault="00162A66" w:rsidP="00DA6929">
      <w:pPr>
        <w:rPr>
          <w:lang w:val="en-US"/>
        </w:rPr>
      </w:pPr>
      <w:r w:rsidRPr="002E4826">
        <w:rPr>
          <w:rStyle w:val="gras"/>
        </w:rPr>
        <w:t>NIST</w:t>
      </w:r>
      <w:r w:rsidRPr="002E4826">
        <w:rPr>
          <w:rStyle w:val="gras"/>
        </w:rPr>
        <w:tab/>
      </w:r>
      <w:r w:rsidRPr="0063413A">
        <w:rPr>
          <w:lang w:val="en-US"/>
        </w:rPr>
        <w:tab/>
      </w:r>
      <w:r w:rsidRPr="005340A1">
        <w:rPr>
          <w:rStyle w:val="italique"/>
        </w:rPr>
        <w:t>National</w:t>
      </w:r>
      <w:r w:rsidR="0063413A" w:rsidRPr="005340A1">
        <w:rPr>
          <w:rStyle w:val="italique"/>
        </w:rPr>
        <w:t xml:space="preserve"> Institute of Standards and Technology</w:t>
      </w:r>
    </w:p>
    <w:p w14:paraId="66123DC8" w14:textId="5DC1BBFD" w:rsidR="008E4B4D" w:rsidRPr="00DC6ADF" w:rsidRDefault="008E4B4D" w:rsidP="00DA6929">
      <w:pPr>
        <w:rPr>
          <w:rStyle w:val="gras"/>
          <w:lang w:val="fr-CA"/>
        </w:rPr>
      </w:pPr>
      <w:r w:rsidRPr="00DC6ADF">
        <w:rPr>
          <w:rStyle w:val="gras"/>
          <w:lang w:val="fr-CA"/>
        </w:rPr>
        <w:t>NSX</w:t>
      </w:r>
      <w:r w:rsidR="00DC6ADF">
        <w:rPr>
          <w:rStyle w:val="gras"/>
        </w:rPr>
        <w:t>-V</w:t>
      </w:r>
      <w:r w:rsidR="00DC6ADF">
        <w:rPr>
          <w:rStyle w:val="gras"/>
        </w:rPr>
        <w:tab/>
      </w:r>
      <w:r w:rsidR="00DC6ADF">
        <w:rPr>
          <w:rStyle w:val="gras"/>
        </w:rPr>
        <w:tab/>
      </w:r>
      <w:r w:rsidR="00DC6ADF">
        <w:t>Solution SDN de VMware discontinuée</w:t>
      </w:r>
      <w:r w:rsidRPr="00DC6ADF">
        <w:rPr>
          <w:rStyle w:val="gras"/>
          <w:lang w:val="fr-CA"/>
        </w:rPr>
        <w:tab/>
      </w:r>
      <w:r w:rsidRPr="00DC6ADF">
        <w:rPr>
          <w:rStyle w:val="gras"/>
          <w:lang w:val="fr-CA"/>
        </w:rPr>
        <w:tab/>
      </w:r>
    </w:p>
    <w:p w14:paraId="53E4A533" w14:textId="4B42FC57" w:rsidR="00DA6929" w:rsidRPr="00B031EA" w:rsidRDefault="00DA6929" w:rsidP="00DA6929">
      <w:r w:rsidRPr="00B031EA">
        <w:rPr>
          <w:rStyle w:val="gras"/>
          <w:lang w:val="fr-CA"/>
        </w:rPr>
        <w:t>NSX-T</w:t>
      </w:r>
      <w:r w:rsidRPr="00B031EA">
        <w:rPr>
          <w:rStyle w:val="gras"/>
          <w:lang w:val="fr-CA"/>
        </w:rPr>
        <w:tab/>
      </w:r>
      <w:r w:rsidRPr="00B031EA">
        <w:rPr>
          <w:rStyle w:val="gras"/>
          <w:lang w:val="fr-CA"/>
        </w:rPr>
        <w:tab/>
      </w:r>
      <w:r w:rsidR="00B031EA">
        <w:t>Solution SDN de VMware</w:t>
      </w:r>
    </w:p>
    <w:p w14:paraId="0126D59A" w14:textId="4A603244" w:rsidR="00B9239D" w:rsidRPr="005340A1" w:rsidRDefault="00B9239D" w:rsidP="00B9239D">
      <w:pPr>
        <w:rPr>
          <w:lang w:val="en-US"/>
        </w:rPr>
      </w:pPr>
      <w:r w:rsidRPr="002E4826">
        <w:rPr>
          <w:rStyle w:val="gras"/>
          <w:lang w:val="en-US"/>
        </w:rPr>
        <w:t>NVRAM</w:t>
      </w:r>
      <w:r w:rsidRPr="002E4826">
        <w:rPr>
          <w:rStyle w:val="gras"/>
          <w:lang w:val="en-US"/>
        </w:rPr>
        <w:tab/>
      </w:r>
      <w:r w:rsidR="005340A1" w:rsidRPr="005340A1">
        <w:rPr>
          <w:rStyle w:val="italique"/>
          <w:lang w:val="en-US"/>
        </w:rPr>
        <w:t>Non-Volatile Random Access Memory</w:t>
      </w:r>
    </w:p>
    <w:p w14:paraId="028345AE" w14:textId="40429055" w:rsidR="00842251" w:rsidRDefault="00842251" w:rsidP="00B9239D">
      <w:pPr>
        <w:rPr>
          <w:lang w:val="en-US"/>
        </w:rPr>
      </w:pPr>
      <w:proofErr w:type="spellStart"/>
      <w:r w:rsidRPr="005340A1">
        <w:rPr>
          <w:rStyle w:val="gras"/>
          <w:lang w:val="en-US"/>
        </w:rPr>
        <w:t>NVMe</w:t>
      </w:r>
      <w:proofErr w:type="spellEnd"/>
      <w:r w:rsidRPr="005340A1">
        <w:rPr>
          <w:rStyle w:val="gras"/>
          <w:lang w:val="en-US"/>
        </w:rPr>
        <w:tab/>
      </w:r>
      <w:r w:rsidRPr="00C27028">
        <w:rPr>
          <w:lang w:val="en-US"/>
        </w:rPr>
        <w:tab/>
      </w:r>
      <w:r w:rsidR="00C27028" w:rsidRPr="005340A1">
        <w:rPr>
          <w:rStyle w:val="italique"/>
        </w:rPr>
        <w:t>Non-Volatile Memory Host Controller Interface</w:t>
      </w:r>
      <w:r w:rsidR="00F121F4" w:rsidRPr="005340A1">
        <w:rPr>
          <w:rStyle w:val="italique"/>
        </w:rPr>
        <w:t xml:space="preserve"> </w:t>
      </w:r>
      <w:proofErr w:type="spellStart"/>
      <w:r w:rsidR="00F121F4" w:rsidRPr="005340A1">
        <w:rPr>
          <w:rStyle w:val="italique"/>
        </w:rPr>
        <w:t>Specificatio</w:t>
      </w:r>
      <w:proofErr w:type="spellEnd"/>
      <w:r w:rsidR="00F121F4" w:rsidRPr="005340A1">
        <w:rPr>
          <w:rStyle w:val="italique"/>
          <w:lang w:val="en-US"/>
        </w:rPr>
        <w:t>ns</w:t>
      </w:r>
    </w:p>
    <w:p w14:paraId="3A93E7BA" w14:textId="77777777" w:rsidR="002E4826" w:rsidRPr="00F121F4" w:rsidRDefault="002E4826" w:rsidP="00B9239D">
      <w:pPr>
        <w:rPr>
          <w:lang w:val="en-US"/>
        </w:rPr>
      </w:pPr>
    </w:p>
    <w:p w14:paraId="01CBC3E5" w14:textId="043AF887" w:rsidR="00B9239D" w:rsidRPr="002E4826" w:rsidRDefault="00AF60BC" w:rsidP="00DA6929">
      <w:r w:rsidRPr="00B031EA">
        <w:rPr>
          <w:rStyle w:val="gras"/>
          <w:lang w:val="fr-CA"/>
        </w:rPr>
        <w:t>OCI</w:t>
      </w:r>
      <w:r w:rsidRPr="00B031EA">
        <w:rPr>
          <w:rStyle w:val="gras"/>
          <w:lang w:val="fr-CA"/>
        </w:rPr>
        <w:tab/>
      </w:r>
      <w:r w:rsidRPr="00B031EA">
        <w:rPr>
          <w:rStyle w:val="gras"/>
          <w:lang w:val="fr-CA"/>
        </w:rPr>
        <w:tab/>
      </w:r>
      <w:r w:rsidR="004025C2" w:rsidRPr="005340A1">
        <w:rPr>
          <w:rStyle w:val="italique"/>
        </w:rPr>
        <w:t>Oracle Cloud Infrastructure</w:t>
      </w:r>
    </w:p>
    <w:p w14:paraId="518F0E16" w14:textId="77777777" w:rsidR="005340A1" w:rsidRPr="005340A1" w:rsidRDefault="005340A1" w:rsidP="005340A1">
      <w:pPr>
        <w:rPr>
          <w:lang w:val="en-US"/>
        </w:rPr>
      </w:pPr>
      <w:r w:rsidRPr="005340A1">
        <w:rPr>
          <w:rStyle w:val="gras"/>
          <w:lang w:val="en-US"/>
        </w:rPr>
        <w:t>OPEX</w:t>
      </w:r>
      <w:r w:rsidRPr="005340A1">
        <w:rPr>
          <w:lang w:val="en-US"/>
        </w:rPr>
        <w:tab/>
      </w:r>
      <w:r w:rsidRPr="005340A1">
        <w:rPr>
          <w:lang w:val="en-US"/>
        </w:rPr>
        <w:tab/>
      </w:r>
      <w:r w:rsidRPr="005340A1">
        <w:rPr>
          <w:rStyle w:val="italique"/>
          <w:lang w:val="en-US"/>
        </w:rPr>
        <w:t>Operational Expenditures</w:t>
      </w:r>
      <w:r w:rsidRPr="005340A1">
        <w:rPr>
          <w:lang w:val="en-US"/>
        </w:rPr>
        <w:t xml:space="preserve"> </w:t>
      </w:r>
      <w:proofErr w:type="spellStart"/>
      <w:r w:rsidRPr="005340A1">
        <w:rPr>
          <w:lang w:val="en-US"/>
        </w:rPr>
        <w:t>ou</w:t>
      </w:r>
      <w:proofErr w:type="spellEnd"/>
      <w:r w:rsidRPr="005340A1">
        <w:rPr>
          <w:lang w:val="en-US"/>
        </w:rPr>
        <w:t xml:space="preserve"> </w:t>
      </w:r>
      <w:r w:rsidRPr="005340A1">
        <w:rPr>
          <w:rStyle w:val="italique"/>
          <w:lang w:val="en-US"/>
        </w:rPr>
        <w:t>Expanses</w:t>
      </w:r>
    </w:p>
    <w:p w14:paraId="2E4276CE" w14:textId="5E13B8DC" w:rsidR="00692AF1" w:rsidRPr="002E4826" w:rsidRDefault="00692AF1" w:rsidP="00692AF1">
      <w:pPr>
        <w:rPr>
          <w:lang w:val="en-US"/>
        </w:rPr>
      </w:pPr>
      <w:r w:rsidRPr="001D297D">
        <w:rPr>
          <w:rStyle w:val="gras"/>
          <w:lang w:val="en-US"/>
        </w:rPr>
        <w:t>OS</w:t>
      </w:r>
      <w:r w:rsidRPr="00692AF1">
        <w:rPr>
          <w:rStyle w:val="gras"/>
          <w:lang w:val="en-US"/>
        </w:rPr>
        <w:tab/>
      </w:r>
      <w:r w:rsidRPr="00692AF1">
        <w:rPr>
          <w:rStyle w:val="gras"/>
          <w:lang w:val="en-US"/>
        </w:rPr>
        <w:tab/>
      </w:r>
      <w:r w:rsidR="00C84FE5" w:rsidRPr="005340A1">
        <w:rPr>
          <w:rStyle w:val="italique"/>
        </w:rPr>
        <w:t>Operating S</w:t>
      </w:r>
      <w:proofErr w:type="spellStart"/>
      <w:r w:rsidR="00C84FE5" w:rsidRPr="005340A1">
        <w:rPr>
          <w:rStyle w:val="italique"/>
          <w:lang w:val="en-US"/>
        </w:rPr>
        <w:t>ystem</w:t>
      </w:r>
      <w:proofErr w:type="spellEnd"/>
    </w:p>
    <w:p w14:paraId="0140A44F" w14:textId="23505B43" w:rsidR="0056026A" w:rsidRPr="005340A1" w:rsidRDefault="0056026A" w:rsidP="00692AF1">
      <w:pPr>
        <w:rPr>
          <w:rStyle w:val="italique"/>
        </w:rPr>
      </w:pPr>
      <w:r w:rsidRPr="002E4826">
        <w:rPr>
          <w:rStyle w:val="gras"/>
        </w:rPr>
        <w:t>OSI</w:t>
      </w:r>
      <w:r w:rsidRPr="00A43C21">
        <w:rPr>
          <w:lang w:val="en-US"/>
        </w:rPr>
        <w:tab/>
      </w:r>
      <w:r w:rsidRPr="00A43C21">
        <w:rPr>
          <w:lang w:val="en-US"/>
        </w:rPr>
        <w:tab/>
      </w:r>
      <w:r w:rsidRPr="005340A1">
        <w:rPr>
          <w:rStyle w:val="italique"/>
        </w:rPr>
        <w:t>Open</w:t>
      </w:r>
      <w:r w:rsidR="00A43C21" w:rsidRPr="005340A1">
        <w:rPr>
          <w:rStyle w:val="italique"/>
        </w:rPr>
        <w:t xml:space="preserve"> System</w:t>
      </w:r>
      <w:r w:rsidR="00A43C21" w:rsidRPr="005340A1">
        <w:rPr>
          <w:rStyle w:val="italique"/>
          <w:lang w:val="en-US"/>
        </w:rPr>
        <w:t>s</w:t>
      </w:r>
      <w:r w:rsidR="00A43C21" w:rsidRPr="005340A1">
        <w:rPr>
          <w:rStyle w:val="italique"/>
        </w:rPr>
        <w:t xml:space="preserve"> </w:t>
      </w:r>
      <w:proofErr w:type="spellStart"/>
      <w:r w:rsidR="00A43C21" w:rsidRPr="005340A1">
        <w:rPr>
          <w:rStyle w:val="italique"/>
        </w:rPr>
        <w:t>Interconnection</w:t>
      </w:r>
      <w:proofErr w:type="spellEnd"/>
    </w:p>
    <w:p w14:paraId="17914487" w14:textId="0BF0D52D" w:rsidR="005340A1" w:rsidRPr="005340A1" w:rsidRDefault="005340A1" w:rsidP="00692AF1">
      <w:pPr>
        <w:rPr>
          <w:rStyle w:val="gras"/>
          <w:b w:val="0"/>
        </w:rPr>
      </w:pPr>
      <w:r w:rsidRPr="002E4826">
        <w:rPr>
          <w:rStyle w:val="gras"/>
        </w:rPr>
        <w:t>OVA</w:t>
      </w:r>
      <w:r w:rsidRPr="005340A1">
        <w:tab/>
      </w:r>
      <w:r w:rsidRPr="005340A1">
        <w:tab/>
      </w:r>
      <w:r w:rsidRPr="005340A1">
        <w:rPr>
          <w:rStyle w:val="italique"/>
        </w:rPr>
        <w:t xml:space="preserve">Open Virtual </w:t>
      </w:r>
      <w:proofErr w:type="spellStart"/>
      <w:r w:rsidRPr="005340A1">
        <w:rPr>
          <w:rStyle w:val="italique"/>
        </w:rPr>
        <w:t>Applicance</w:t>
      </w:r>
      <w:proofErr w:type="spellEnd"/>
    </w:p>
    <w:p w14:paraId="51A6B2EF" w14:textId="0395740A" w:rsidR="00F2684D" w:rsidRDefault="00F2684D" w:rsidP="00692AF1">
      <w:pPr>
        <w:rPr>
          <w:lang w:val="en-US"/>
        </w:rPr>
      </w:pPr>
      <w:r w:rsidRPr="005340A1">
        <w:rPr>
          <w:rStyle w:val="gras"/>
          <w:lang w:val="en-US"/>
        </w:rPr>
        <w:t>OVF</w:t>
      </w:r>
      <w:r w:rsidRPr="0056026A">
        <w:rPr>
          <w:lang w:val="en-US"/>
        </w:rPr>
        <w:tab/>
      </w:r>
      <w:r w:rsidRPr="0056026A">
        <w:rPr>
          <w:lang w:val="en-US"/>
        </w:rPr>
        <w:tab/>
      </w:r>
      <w:r w:rsidRPr="005340A1">
        <w:rPr>
          <w:rStyle w:val="italique"/>
          <w:lang w:val="en-US"/>
        </w:rPr>
        <w:t>Open Virtualization Format</w:t>
      </w:r>
    </w:p>
    <w:p w14:paraId="10DCDFC7" w14:textId="6322778B" w:rsidR="0012797D" w:rsidRPr="002E4826" w:rsidRDefault="0012797D" w:rsidP="00692AF1">
      <w:pPr>
        <w:rPr>
          <w:lang w:val="en-US"/>
        </w:rPr>
      </w:pPr>
      <w:r w:rsidRPr="005340A1">
        <w:rPr>
          <w:rStyle w:val="gras"/>
          <w:lang w:val="en-US"/>
        </w:rPr>
        <w:lastRenderedPageBreak/>
        <w:t>OVH</w:t>
      </w:r>
      <w:r w:rsidRPr="0012797D">
        <w:rPr>
          <w:lang w:val="en-US"/>
        </w:rPr>
        <w:t xml:space="preserve"> </w:t>
      </w:r>
      <w:r w:rsidRPr="0012797D">
        <w:rPr>
          <w:lang w:val="en-US"/>
        </w:rPr>
        <w:tab/>
      </w:r>
      <w:r w:rsidRPr="0012797D">
        <w:rPr>
          <w:lang w:val="en-US"/>
        </w:rPr>
        <w:tab/>
      </w:r>
      <w:r w:rsidRPr="005340A1">
        <w:rPr>
          <w:rStyle w:val="italique"/>
          <w:lang w:val="en-US"/>
        </w:rPr>
        <w:t xml:space="preserve">On Vous </w:t>
      </w:r>
      <w:proofErr w:type="spellStart"/>
      <w:r w:rsidRPr="005340A1">
        <w:rPr>
          <w:rStyle w:val="italique"/>
          <w:lang w:val="en-US"/>
        </w:rPr>
        <w:t>Héberge</w:t>
      </w:r>
      <w:proofErr w:type="spellEnd"/>
    </w:p>
    <w:p w14:paraId="5EC36662" w14:textId="77777777" w:rsidR="005340A1" w:rsidRPr="005340A1" w:rsidRDefault="005340A1" w:rsidP="00692AF1">
      <w:pPr>
        <w:rPr>
          <w:rStyle w:val="gras"/>
          <w:lang w:val="en-US"/>
        </w:rPr>
      </w:pPr>
    </w:p>
    <w:p w14:paraId="3A855F83" w14:textId="6C8FABEC" w:rsidR="00D874F9" w:rsidRPr="00E66308" w:rsidRDefault="00D874F9" w:rsidP="00692AF1">
      <w:pPr>
        <w:rPr>
          <w:lang w:val="en-US"/>
        </w:rPr>
      </w:pPr>
      <w:r w:rsidRPr="005340A1">
        <w:rPr>
          <w:rStyle w:val="gras"/>
          <w:lang w:val="en-US"/>
        </w:rPr>
        <w:t>P2V</w:t>
      </w:r>
      <w:r w:rsidRPr="00D874F9">
        <w:rPr>
          <w:lang w:val="en-US"/>
        </w:rPr>
        <w:tab/>
      </w:r>
      <w:r w:rsidRPr="00D874F9">
        <w:rPr>
          <w:lang w:val="en-US"/>
        </w:rPr>
        <w:tab/>
      </w:r>
      <w:r w:rsidRPr="005340A1">
        <w:rPr>
          <w:rStyle w:val="italique"/>
          <w:lang w:val="en-US"/>
        </w:rPr>
        <w:t xml:space="preserve">Physical </w:t>
      </w:r>
      <w:r w:rsidR="00E66308" w:rsidRPr="005340A1">
        <w:rPr>
          <w:rStyle w:val="italique"/>
          <w:lang w:val="en-US"/>
        </w:rPr>
        <w:t>to Virtual</w:t>
      </w:r>
    </w:p>
    <w:p w14:paraId="1FDE2374" w14:textId="6F6D5840" w:rsidR="00645E17" w:rsidRPr="001D297D" w:rsidRDefault="00645E17" w:rsidP="00692AF1">
      <w:pPr>
        <w:rPr>
          <w:lang w:val="en-US"/>
        </w:rPr>
      </w:pPr>
      <w:r w:rsidRPr="00C14766">
        <w:rPr>
          <w:rStyle w:val="gras"/>
          <w:lang w:val="en-US"/>
        </w:rPr>
        <w:t>PaaS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5340A1" w:rsidRPr="005340A1">
        <w:rPr>
          <w:rStyle w:val="italique"/>
          <w:lang w:val="en-US"/>
        </w:rPr>
        <w:t>Platform as a Service</w:t>
      </w:r>
    </w:p>
    <w:p w14:paraId="2DD3C51A" w14:textId="1E2DCFAC" w:rsidR="00692AF1" w:rsidRDefault="00692AF1" w:rsidP="00692AF1">
      <w:pPr>
        <w:rPr>
          <w:lang w:val="en-US"/>
        </w:rPr>
      </w:pPr>
      <w:r w:rsidRPr="001D297D">
        <w:rPr>
          <w:rStyle w:val="gras"/>
          <w:lang w:val="en-US"/>
        </w:rPr>
        <w:t>PC</w:t>
      </w:r>
      <w:r w:rsidRPr="00692AF1">
        <w:rPr>
          <w:rStyle w:val="gras"/>
          <w:lang w:val="en-US"/>
        </w:rPr>
        <w:tab/>
      </w:r>
      <w:r w:rsidRPr="00692AF1">
        <w:rPr>
          <w:rStyle w:val="gras"/>
          <w:lang w:val="en-US"/>
        </w:rPr>
        <w:tab/>
      </w:r>
      <w:proofErr w:type="spellStart"/>
      <w:r w:rsidR="00EC078D" w:rsidRPr="005340A1">
        <w:rPr>
          <w:rStyle w:val="italique"/>
        </w:rPr>
        <w:t>Personal</w:t>
      </w:r>
      <w:proofErr w:type="spellEnd"/>
      <w:r w:rsidR="00EC078D" w:rsidRPr="005340A1">
        <w:rPr>
          <w:rStyle w:val="italique"/>
        </w:rPr>
        <w:t xml:space="preserve"> Computer</w:t>
      </w:r>
    </w:p>
    <w:p w14:paraId="482CE377" w14:textId="79C3503F" w:rsidR="00121614" w:rsidRPr="002E4826" w:rsidRDefault="00121614" w:rsidP="00692AF1">
      <w:pPr>
        <w:rPr>
          <w:lang w:val="en-US"/>
        </w:rPr>
      </w:pPr>
      <w:r w:rsidRPr="002E4826">
        <w:rPr>
          <w:rStyle w:val="gras"/>
          <w:lang w:val="en-US"/>
        </w:rPr>
        <w:t>PCIe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Peripheral Component Interconnect Express</w:t>
      </w:r>
    </w:p>
    <w:p w14:paraId="2A5B94A7" w14:textId="77777777" w:rsidR="005340A1" w:rsidRPr="005340A1" w:rsidRDefault="005340A1" w:rsidP="005340A1">
      <w:pPr>
        <w:rPr>
          <w:lang w:val="en-US"/>
        </w:rPr>
      </w:pPr>
      <w:r w:rsidRPr="005340A1">
        <w:rPr>
          <w:rStyle w:val="gras"/>
          <w:lang w:val="en-US"/>
        </w:rPr>
        <w:t>PCoIP</w:t>
      </w:r>
      <w:r w:rsidRPr="005340A1">
        <w:rPr>
          <w:rStyle w:val="gras"/>
          <w:lang w:val="en-US"/>
        </w:rPr>
        <w:tab/>
      </w:r>
      <w:r w:rsidRPr="005340A1">
        <w:rPr>
          <w:rStyle w:val="gras"/>
          <w:lang w:val="en-US"/>
        </w:rPr>
        <w:tab/>
      </w:r>
      <w:r w:rsidRPr="005340A1">
        <w:rPr>
          <w:rStyle w:val="italique"/>
          <w:lang w:val="en-US"/>
        </w:rPr>
        <w:t>PC-over-IP</w:t>
      </w:r>
      <w:r w:rsidRPr="005340A1">
        <w:rPr>
          <w:lang w:val="en-US"/>
        </w:rPr>
        <w:t xml:space="preserve"> (</w:t>
      </w:r>
      <w:proofErr w:type="spellStart"/>
      <w:r w:rsidRPr="005340A1">
        <w:rPr>
          <w:lang w:val="en-US"/>
        </w:rPr>
        <w:t>protocole</w:t>
      </w:r>
      <w:proofErr w:type="spellEnd"/>
      <w:r w:rsidRPr="005340A1">
        <w:rPr>
          <w:lang w:val="en-US"/>
        </w:rPr>
        <w:t xml:space="preserve"> de VMware)</w:t>
      </w:r>
    </w:p>
    <w:p w14:paraId="0E099323" w14:textId="2D0A0C98" w:rsidR="00DA6929" w:rsidRPr="00A203A3" w:rsidRDefault="00D11D4A" w:rsidP="00DA6929">
      <w:pPr>
        <w:rPr>
          <w:rStyle w:val="gras"/>
          <w:lang w:val="en-US"/>
        </w:rPr>
      </w:pPr>
      <w:r w:rsidRPr="001D297D">
        <w:rPr>
          <w:rStyle w:val="gras"/>
          <w:lang w:val="en-US"/>
        </w:rPr>
        <w:t>PDCA</w:t>
      </w:r>
      <w:r w:rsidR="00DA6929" w:rsidRPr="001D297D">
        <w:rPr>
          <w:rStyle w:val="gras"/>
          <w:lang w:val="en-US"/>
        </w:rPr>
        <w:tab/>
      </w:r>
      <w:r w:rsidR="00DA6929" w:rsidRPr="001D297D">
        <w:rPr>
          <w:rStyle w:val="gras"/>
          <w:lang w:val="en-US"/>
        </w:rPr>
        <w:tab/>
      </w:r>
      <w:r w:rsidR="00A203A3" w:rsidRPr="005340A1">
        <w:rPr>
          <w:rStyle w:val="italique"/>
        </w:rPr>
        <w:t>Plan-Do-Check-</w:t>
      </w:r>
      <w:proofErr w:type="spellStart"/>
      <w:r w:rsidR="00A203A3" w:rsidRPr="005340A1">
        <w:rPr>
          <w:rStyle w:val="italique"/>
        </w:rPr>
        <w:t>Act</w:t>
      </w:r>
      <w:proofErr w:type="spellEnd"/>
    </w:p>
    <w:p w14:paraId="67134B8D" w14:textId="77777777" w:rsidR="002E4826" w:rsidRPr="005340A1" w:rsidRDefault="002E4826" w:rsidP="001C375C">
      <w:pPr>
        <w:rPr>
          <w:rStyle w:val="gras"/>
          <w:lang w:val="en-US"/>
        </w:rPr>
      </w:pPr>
    </w:p>
    <w:p w14:paraId="109F7FC3" w14:textId="4D8449E2" w:rsidR="002E4826" w:rsidRPr="00A203A3" w:rsidRDefault="00834DE4" w:rsidP="001C375C">
      <w:pPr>
        <w:rPr>
          <w:lang w:val="en-US"/>
        </w:rPr>
      </w:pPr>
      <w:r w:rsidRPr="002E4826">
        <w:rPr>
          <w:rStyle w:val="gras"/>
        </w:rPr>
        <w:t>QEMU</w:t>
      </w:r>
      <w:r w:rsidRPr="002E4826">
        <w:rPr>
          <w:rStyle w:val="gras"/>
        </w:rPr>
        <w:tab/>
      </w:r>
      <w:r w:rsidRPr="00A203A3">
        <w:rPr>
          <w:lang w:val="en-US"/>
        </w:rPr>
        <w:tab/>
      </w:r>
      <w:r w:rsidRPr="005340A1">
        <w:rPr>
          <w:rStyle w:val="italique"/>
        </w:rPr>
        <w:t xml:space="preserve">Quick </w:t>
      </w:r>
      <w:proofErr w:type="spellStart"/>
      <w:r w:rsidRPr="005340A1">
        <w:rPr>
          <w:rStyle w:val="italique"/>
        </w:rPr>
        <w:t>Emulator</w:t>
      </w:r>
      <w:proofErr w:type="spellEnd"/>
    </w:p>
    <w:p w14:paraId="04E2C55D" w14:textId="7D640E7F" w:rsidR="003951D3" w:rsidRPr="00834DE4" w:rsidRDefault="003951D3" w:rsidP="001C375C">
      <w:pPr>
        <w:rPr>
          <w:rStyle w:val="gras"/>
          <w:lang w:val="en-US"/>
        </w:rPr>
      </w:pPr>
      <w:r w:rsidRPr="002E4826">
        <w:rPr>
          <w:rStyle w:val="gras"/>
        </w:rPr>
        <w:t>QoS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proofErr w:type="spellStart"/>
      <w:r w:rsidRPr="005340A1">
        <w:rPr>
          <w:rStyle w:val="italique"/>
        </w:rPr>
        <w:t>Quality</w:t>
      </w:r>
      <w:proofErr w:type="spellEnd"/>
      <w:r w:rsidRPr="005340A1">
        <w:rPr>
          <w:rStyle w:val="italique"/>
        </w:rPr>
        <w:t xml:space="preserve"> of Service</w:t>
      </w:r>
    </w:p>
    <w:p w14:paraId="245EFBC7" w14:textId="77777777" w:rsidR="002E4826" w:rsidRDefault="002E4826" w:rsidP="00DA6929">
      <w:pPr>
        <w:rPr>
          <w:rStyle w:val="gras"/>
          <w:lang w:val="en-US"/>
        </w:rPr>
      </w:pPr>
    </w:p>
    <w:p w14:paraId="70E46420" w14:textId="6A464200" w:rsidR="00871A5A" w:rsidRPr="00F21A9F" w:rsidRDefault="00871A5A" w:rsidP="00DA6929">
      <w:pPr>
        <w:rPr>
          <w:rStyle w:val="gras"/>
          <w:lang w:val="en-US"/>
        </w:rPr>
      </w:pPr>
      <w:r w:rsidRPr="00871A5A">
        <w:rPr>
          <w:rStyle w:val="gras"/>
          <w:lang w:val="en-US"/>
        </w:rPr>
        <w:t>RA</w:t>
      </w:r>
      <w:r w:rsidRPr="00F21A9F">
        <w:rPr>
          <w:rStyle w:val="gras"/>
          <w:lang w:val="en-US"/>
        </w:rPr>
        <w:t>ID</w:t>
      </w:r>
      <w:r w:rsidRPr="00F21A9F">
        <w:rPr>
          <w:rStyle w:val="gras"/>
          <w:lang w:val="en-US"/>
        </w:rPr>
        <w:tab/>
      </w:r>
      <w:r w:rsidRPr="00F21A9F">
        <w:rPr>
          <w:rStyle w:val="gras"/>
          <w:lang w:val="en-US"/>
        </w:rPr>
        <w:tab/>
      </w:r>
      <w:proofErr w:type="spellStart"/>
      <w:r w:rsidRPr="005340A1">
        <w:rPr>
          <w:rStyle w:val="italique"/>
        </w:rPr>
        <w:t>Redundant</w:t>
      </w:r>
      <w:proofErr w:type="spellEnd"/>
      <w:r w:rsidRPr="005340A1">
        <w:rPr>
          <w:rStyle w:val="italique"/>
        </w:rPr>
        <w:t xml:space="preserve"> </w:t>
      </w:r>
      <w:proofErr w:type="spellStart"/>
      <w:r w:rsidR="00F21A9F" w:rsidRPr="005340A1">
        <w:rPr>
          <w:rStyle w:val="italique"/>
        </w:rPr>
        <w:t>Array</w:t>
      </w:r>
      <w:proofErr w:type="spellEnd"/>
      <w:r w:rsidR="00F21A9F" w:rsidRPr="005340A1">
        <w:rPr>
          <w:rStyle w:val="italique"/>
        </w:rPr>
        <w:t xml:space="preserve"> of </w:t>
      </w:r>
      <w:proofErr w:type="spellStart"/>
      <w:r w:rsidR="00F21A9F" w:rsidRPr="005340A1">
        <w:rPr>
          <w:rStyle w:val="italique"/>
        </w:rPr>
        <w:t>Inexpensive</w:t>
      </w:r>
      <w:proofErr w:type="spellEnd"/>
      <w:r w:rsidR="00C30A91" w:rsidRPr="00C30A91">
        <w:rPr>
          <w:lang w:val="en-US"/>
        </w:rPr>
        <w:t xml:space="preserve"> (</w:t>
      </w:r>
      <w:proofErr w:type="spellStart"/>
      <w:r w:rsidR="00C30A91" w:rsidRPr="00C30A91">
        <w:rPr>
          <w:lang w:val="en-US"/>
        </w:rPr>
        <w:t>ou</w:t>
      </w:r>
      <w:proofErr w:type="spellEnd"/>
      <w:r w:rsidR="00C30A91" w:rsidRPr="00C30A91">
        <w:rPr>
          <w:lang w:val="en-US"/>
        </w:rPr>
        <w:t xml:space="preserve"> </w:t>
      </w:r>
      <w:r w:rsidR="00C30A91" w:rsidRPr="005340A1">
        <w:rPr>
          <w:rStyle w:val="italique"/>
        </w:rPr>
        <w:t>Independent</w:t>
      </w:r>
      <w:r w:rsidR="00C30A91" w:rsidRPr="00C30A91">
        <w:rPr>
          <w:lang w:val="en-US"/>
        </w:rPr>
        <w:t xml:space="preserve">) </w:t>
      </w:r>
      <w:proofErr w:type="spellStart"/>
      <w:r w:rsidR="00C30A91" w:rsidRPr="005340A1">
        <w:rPr>
          <w:rStyle w:val="italique"/>
        </w:rPr>
        <w:t>Disks</w:t>
      </w:r>
      <w:proofErr w:type="spellEnd"/>
    </w:p>
    <w:p w14:paraId="589A6106" w14:textId="3983D8F0" w:rsidR="00DA6929" w:rsidRDefault="00DA6929" w:rsidP="00DA6929">
      <w:pPr>
        <w:rPr>
          <w:lang w:val="en-US"/>
        </w:rPr>
      </w:pPr>
      <w:r w:rsidRPr="001C375C">
        <w:rPr>
          <w:rStyle w:val="gras"/>
          <w:lang w:val="en-US"/>
        </w:rPr>
        <w:t>RAM</w:t>
      </w:r>
      <w:r w:rsidRPr="001C375C">
        <w:rPr>
          <w:rStyle w:val="gras"/>
          <w:lang w:val="en-US"/>
        </w:rPr>
        <w:tab/>
      </w:r>
      <w:r w:rsidRPr="001C375C">
        <w:rPr>
          <w:rStyle w:val="gras"/>
          <w:lang w:val="en-US"/>
        </w:rPr>
        <w:tab/>
      </w:r>
      <w:proofErr w:type="spellStart"/>
      <w:r w:rsidR="00C30A91" w:rsidRPr="005340A1">
        <w:rPr>
          <w:rStyle w:val="italique"/>
        </w:rPr>
        <w:t>Random</w:t>
      </w:r>
      <w:proofErr w:type="spellEnd"/>
      <w:r w:rsidR="00C30A91" w:rsidRPr="005340A1">
        <w:rPr>
          <w:rStyle w:val="italique"/>
        </w:rPr>
        <w:t xml:space="preserve"> </w:t>
      </w:r>
      <w:r w:rsidR="005F4CD5" w:rsidRPr="005340A1">
        <w:rPr>
          <w:rStyle w:val="italique"/>
        </w:rPr>
        <w:t>Access Memory</w:t>
      </w:r>
    </w:p>
    <w:p w14:paraId="23EFD24B" w14:textId="19B42690" w:rsidR="0062382F" w:rsidRPr="00842251" w:rsidRDefault="0062382F" w:rsidP="00DA6929">
      <w:pPr>
        <w:rPr>
          <w:lang w:val="en-US"/>
        </w:rPr>
      </w:pPr>
      <w:r w:rsidRPr="002E4826">
        <w:rPr>
          <w:rStyle w:val="gras"/>
        </w:rPr>
        <w:t>RBAC</w:t>
      </w:r>
      <w:r w:rsidRPr="002E4826">
        <w:rPr>
          <w:rStyle w:val="gras"/>
        </w:rPr>
        <w:tab/>
      </w:r>
      <w:r w:rsidRPr="00842251">
        <w:rPr>
          <w:lang w:val="en-US"/>
        </w:rPr>
        <w:tab/>
      </w:r>
      <w:proofErr w:type="spellStart"/>
      <w:r w:rsidRPr="005340A1">
        <w:rPr>
          <w:rStyle w:val="italique"/>
        </w:rPr>
        <w:t>Role</w:t>
      </w:r>
      <w:r w:rsidR="00842251" w:rsidRPr="005340A1">
        <w:rPr>
          <w:rStyle w:val="italique"/>
        </w:rPr>
        <w:t>-Based</w:t>
      </w:r>
      <w:proofErr w:type="spellEnd"/>
      <w:r w:rsidR="00842251" w:rsidRPr="005340A1">
        <w:rPr>
          <w:rStyle w:val="italique"/>
        </w:rPr>
        <w:t xml:space="preserve"> Access </w:t>
      </w:r>
      <w:proofErr w:type="spellStart"/>
      <w:r w:rsidR="00842251" w:rsidRPr="005340A1">
        <w:rPr>
          <w:rStyle w:val="italique"/>
        </w:rPr>
        <w:t>Contr</w:t>
      </w:r>
      <w:r w:rsidR="00842251" w:rsidRPr="005340A1">
        <w:rPr>
          <w:rStyle w:val="italique"/>
          <w:lang w:val="en-US"/>
        </w:rPr>
        <w:t>ol</w:t>
      </w:r>
      <w:proofErr w:type="spellEnd"/>
    </w:p>
    <w:p w14:paraId="41D25664" w14:textId="0B617230" w:rsidR="00871A5A" w:rsidRPr="00F2684D" w:rsidRDefault="00F2684D" w:rsidP="00DA6929">
      <w:pPr>
        <w:rPr>
          <w:lang w:val="en-US"/>
        </w:rPr>
      </w:pPr>
      <w:r w:rsidRPr="002E4826">
        <w:rPr>
          <w:rStyle w:val="gras"/>
        </w:rPr>
        <w:t>RDM</w:t>
      </w:r>
      <w:r w:rsidRPr="00F2684D">
        <w:rPr>
          <w:lang w:val="en-US"/>
        </w:rPr>
        <w:tab/>
      </w:r>
      <w:r w:rsidRPr="00F2684D">
        <w:rPr>
          <w:lang w:val="en-US"/>
        </w:rPr>
        <w:tab/>
      </w:r>
      <w:r w:rsidRPr="005340A1">
        <w:rPr>
          <w:rStyle w:val="italique"/>
        </w:rPr>
        <w:t xml:space="preserve">Raw </w:t>
      </w:r>
      <w:proofErr w:type="spellStart"/>
      <w:r w:rsidRPr="005340A1">
        <w:rPr>
          <w:rStyle w:val="italique"/>
        </w:rPr>
        <w:t>Device</w:t>
      </w:r>
      <w:proofErr w:type="spellEnd"/>
      <w:r w:rsidRPr="005340A1">
        <w:rPr>
          <w:rStyle w:val="italique"/>
        </w:rPr>
        <w:t xml:space="preserve"> Mapping</w:t>
      </w:r>
      <w:r w:rsidRPr="00F2684D">
        <w:rPr>
          <w:lang w:val="en-US"/>
        </w:rPr>
        <w:t xml:space="preserve"> (VMware)</w:t>
      </w:r>
    </w:p>
    <w:p w14:paraId="1ACD40D0" w14:textId="4C92D6B9" w:rsidR="001C375C" w:rsidRDefault="001C375C" w:rsidP="001C375C">
      <w:pPr>
        <w:rPr>
          <w:lang w:val="en-US"/>
        </w:rPr>
      </w:pPr>
      <w:r w:rsidRPr="001C375C">
        <w:rPr>
          <w:rStyle w:val="gras"/>
          <w:lang w:val="en-US"/>
        </w:rPr>
        <w:t>RDP</w:t>
      </w:r>
      <w:r w:rsidRPr="001C375C">
        <w:rPr>
          <w:rStyle w:val="gras"/>
          <w:lang w:val="en-US"/>
        </w:rPr>
        <w:tab/>
      </w:r>
      <w:r w:rsidRPr="001C375C">
        <w:rPr>
          <w:rStyle w:val="gras"/>
          <w:lang w:val="en-US"/>
        </w:rPr>
        <w:tab/>
      </w:r>
      <w:proofErr w:type="spellStart"/>
      <w:r w:rsidRPr="005340A1">
        <w:rPr>
          <w:rStyle w:val="italique"/>
        </w:rPr>
        <w:t>Remote</w:t>
      </w:r>
      <w:proofErr w:type="spellEnd"/>
      <w:r w:rsidRPr="005340A1">
        <w:rPr>
          <w:rStyle w:val="italique"/>
        </w:rPr>
        <w:t xml:space="preserve"> Desktop Protocol</w:t>
      </w:r>
    </w:p>
    <w:p w14:paraId="2D9F5306" w14:textId="50AE431B" w:rsidR="002E4826" w:rsidRPr="002E4826" w:rsidRDefault="002E4826" w:rsidP="001C375C">
      <w:r w:rsidRPr="002E4826">
        <w:rPr>
          <w:rStyle w:val="gras"/>
        </w:rPr>
        <w:t>RHV</w:t>
      </w:r>
      <w:r w:rsidRPr="002E4826">
        <w:tab/>
      </w:r>
      <w:r w:rsidRPr="002E4826">
        <w:tab/>
      </w:r>
      <w:r w:rsidRPr="005340A1">
        <w:rPr>
          <w:rStyle w:val="italique"/>
        </w:rPr>
        <w:t xml:space="preserve">Red Hat </w:t>
      </w:r>
      <w:proofErr w:type="spellStart"/>
      <w:r w:rsidRPr="005340A1">
        <w:rPr>
          <w:rStyle w:val="italique"/>
        </w:rPr>
        <w:t>Virtualization</w:t>
      </w:r>
      <w:proofErr w:type="spellEnd"/>
    </w:p>
    <w:p w14:paraId="3C0D675E" w14:textId="47B488EB" w:rsidR="00E2776B" w:rsidRDefault="00E2776B" w:rsidP="001C375C">
      <w:pPr>
        <w:rPr>
          <w:lang w:val="en-US"/>
        </w:rPr>
      </w:pPr>
      <w:r w:rsidRPr="002E4826">
        <w:rPr>
          <w:rStyle w:val="gras"/>
          <w:lang w:val="en-US"/>
        </w:rPr>
        <w:t>ROBO</w:t>
      </w:r>
      <w:r w:rsidRPr="00E2776B">
        <w:rPr>
          <w:lang w:val="en-US"/>
        </w:rPr>
        <w:tab/>
      </w:r>
      <w:r w:rsidRPr="00E2776B">
        <w:rPr>
          <w:lang w:val="en-US"/>
        </w:rPr>
        <w:tab/>
      </w:r>
      <w:proofErr w:type="spellStart"/>
      <w:r w:rsidRPr="005340A1">
        <w:rPr>
          <w:rStyle w:val="italique"/>
        </w:rPr>
        <w:t>Remote</w:t>
      </w:r>
      <w:proofErr w:type="spellEnd"/>
      <w:r w:rsidRPr="005340A1">
        <w:rPr>
          <w:rStyle w:val="italique"/>
        </w:rPr>
        <w:t xml:space="preserve"> Office Branch Office</w:t>
      </w:r>
      <w:r w:rsidRPr="00E2776B">
        <w:rPr>
          <w:lang w:val="en-US"/>
        </w:rPr>
        <w:t xml:space="preserve"> (VMware)</w:t>
      </w:r>
    </w:p>
    <w:p w14:paraId="7FC21230" w14:textId="77777777" w:rsidR="002E4826" w:rsidRPr="002E4826" w:rsidRDefault="002E4826" w:rsidP="002E4826">
      <w:pPr>
        <w:rPr>
          <w:lang w:val="en-US"/>
        </w:rPr>
      </w:pPr>
      <w:r w:rsidRPr="002E4826">
        <w:rPr>
          <w:rStyle w:val="gras"/>
          <w:lang w:val="en-US"/>
        </w:rPr>
        <w:t>ROI</w:t>
      </w:r>
      <w:r w:rsidRPr="002E4826">
        <w:rPr>
          <w:rStyle w:val="gras"/>
          <w:lang w:val="en-US"/>
        </w:rPr>
        <w:tab/>
      </w:r>
      <w:r w:rsidRPr="002E4826">
        <w:rPr>
          <w:rStyle w:val="gras"/>
          <w:lang w:val="en-US"/>
        </w:rPr>
        <w:tab/>
      </w:r>
      <w:r w:rsidRPr="005340A1">
        <w:rPr>
          <w:rStyle w:val="italique"/>
          <w:lang w:val="en-US"/>
        </w:rPr>
        <w:t>Return on Investment</w:t>
      </w:r>
    </w:p>
    <w:p w14:paraId="5340AA8E" w14:textId="77777777" w:rsidR="002E4826" w:rsidRPr="002E4826" w:rsidRDefault="002E4826" w:rsidP="002E4826">
      <w:pPr>
        <w:rPr>
          <w:lang w:val="en-US"/>
        </w:rPr>
      </w:pPr>
      <w:r w:rsidRPr="002E4826">
        <w:rPr>
          <w:rStyle w:val="gras"/>
          <w:lang w:val="en-US"/>
        </w:rPr>
        <w:t>RPO</w:t>
      </w:r>
      <w:r w:rsidRPr="002E4826">
        <w:rPr>
          <w:rStyle w:val="gras"/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Recovery Point Objective</w:t>
      </w:r>
    </w:p>
    <w:p w14:paraId="0DC181CD" w14:textId="4851335B" w:rsidR="002E4826" w:rsidRPr="002E4826" w:rsidRDefault="002E4826" w:rsidP="001C375C">
      <w:r w:rsidRPr="002E4826">
        <w:rPr>
          <w:rStyle w:val="gras"/>
          <w:lang w:val="en-US"/>
        </w:rPr>
        <w:t>RTO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Recovery Time Objective</w:t>
      </w:r>
    </w:p>
    <w:p w14:paraId="3393FCD3" w14:textId="61431565" w:rsidR="00DF1516" w:rsidRPr="001C375C" w:rsidRDefault="00DF1516" w:rsidP="001C375C">
      <w:pPr>
        <w:rPr>
          <w:lang w:val="en-US"/>
        </w:rPr>
      </w:pPr>
      <w:r w:rsidRPr="002E4826">
        <w:rPr>
          <w:rStyle w:val="gras"/>
        </w:rPr>
        <w:t>RVI</w:t>
      </w:r>
      <w:r w:rsidRPr="00834DE4">
        <w:rPr>
          <w:lang w:val="en-US"/>
        </w:rPr>
        <w:tab/>
      </w:r>
      <w:r w:rsidRPr="00834DE4">
        <w:rPr>
          <w:lang w:val="en-US"/>
        </w:rPr>
        <w:tab/>
      </w:r>
      <w:r w:rsidRPr="005340A1">
        <w:rPr>
          <w:rStyle w:val="italique"/>
        </w:rPr>
        <w:t xml:space="preserve">Rapid </w:t>
      </w:r>
      <w:proofErr w:type="spellStart"/>
      <w:r w:rsidRPr="005340A1">
        <w:rPr>
          <w:rStyle w:val="italique"/>
        </w:rPr>
        <w:t>Virtualization</w:t>
      </w:r>
      <w:proofErr w:type="spellEnd"/>
      <w:r w:rsidRPr="005340A1">
        <w:rPr>
          <w:rStyle w:val="italique"/>
        </w:rPr>
        <w:t xml:space="preserve"> </w:t>
      </w:r>
      <w:proofErr w:type="spellStart"/>
      <w:r w:rsidRPr="005340A1">
        <w:rPr>
          <w:rStyle w:val="italique"/>
        </w:rPr>
        <w:t>Indexing</w:t>
      </w:r>
      <w:proofErr w:type="spellEnd"/>
    </w:p>
    <w:p w14:paraId="559F287D" w14:textId="77777777" w:rsidR="00DA6929" w:rsidRPr="00C14766" w:rsidRDefault="00DA6929" w:rsidP="00DA6929">
      <w:pPr>
        <w:rPr>
          <w:rStyle w:val="gras"/>
          <w:lang w:val="en-US"/>
        </w:rPr>
      </w:pPr>
    </w:p>
    <w:p w14:paraId="793BE347" w14:textId="251F9EBD" w:rsidR="00DA6929" w:rsidRPr="00EC078D" w:rsidRDefault="00DA6929" w:rsidP="00DA6929">
      <w:pPr>
        <w:rPr>
          <w:rStyle w:val="gras"/>
          <w:lang w:val="en-US"/>
        </w:rPr>
      </w:pPr>
      <w:r w:rsidRPr="00DA6929">
        <w:rPr>
          <w:rStyle w:val="gras"/>
          <w:lang w:val="en-US"/>
        </w:rPr>
        <w:t>S</w:t>
      </w:r>
      <w:r w:rsidR="00691765" w:rsidRPr="00C14766">
        <w:rPr>
          <w:rStyle w:val="gras"/>
          <w:lang w:val="en-US"/>
        </w:rPr>
        <w:t>aaS</w:t>
      </w:r>
      <w:r w:rsidRPr="00DA6929">
        <w:rPr>
          <w:rStyle w:val="gras"/>
          <w:lang w:val="en-US"/>
        </w:rPr>
        <w:tab/>
      </w:r>
      <w:r w:rsidRPr="00DA6929">
        <w:rPr>
          <w:rStyle w:val="gras"/>
          <w:lang w:val="en-US"/>
        </w:rPr>
        <w:tab/>
      </w:r>
      <w:r w:rsidR="00EC078D" w:rsidRPr="005340A1">
        <w:rPr>
          <w:rStyle w:val="italique"/>
        </w:rPr>
        <w:t>Software as a Service</w:t>
      </w:r>
    </w:p>
    <w:p w14:paraId="43178AFD" w14:textId="62B0E4F3" w:rsidR="00DA6929" w:rsidRPr="000E0E1A" w:rsidRDefault="004819C6" w:rsidP="00DA6929">
      <w:pPr>
        <w:rPr>
          <w:rStyle w:val="gras"/>
          <w:lang w:val="en-US"/>
        </w:rPr>
      </w:pPr>
      <w:r w:rsidRPr="004819C6">
        <w:rPr>
          <w:rStyle w:val="gras"/>
          <w:lang w:val="en-US"/>
        </w:rPr>
        <w:t>SA</w:t>
      </w:r>
      <w:r w:rsidRPr="000E0E1A">
        <w:rPr>
          <w:rStyle w:val="gras"/>
          <w:lang w:val="en-US"/>
        </w:rPr>
        <w:t>ML</w:t>
      </w:r>
      <w:r w:rsidRPr="000E0E1A">
        <w:rPr>
          <w:rStyle w:val="gras"/>
          <w:lang w:val="en-US"/>
        </w:rPr>
        <w:tab/>
      </w:r>
      <w:r w:rsidR="000E0E1A" w:rsidRPr="000E0E1A">
        <w:rPr>
          <w:rStyle w:val="gras"/>
          <w:lang w:val="en-US"/>
        </w:rPr>
        <w:tab/>
      </w:r>
      <w:r w:rsidR="000E0E1A" w:rsidRPr="005340A1">
        <w:rPr>
          <w:rStyle w:val="italique"/>
        </w:rPr>
        <w:t xml:space="preserve">Security Assertion Markup </w:t>
      </w:r>
      <w:proofErr w:type="spellStart"/>
      <w:r w:rsidR="000E0E1A" w:rsidRPr="005340A1">
        <w:rPr>
          <w:rStyle w:val="italique"/>
        </w:rPr>
        <w:t>Languag</w:t>
      </w:r>
      <w:proofErr w:type="spellEnd"/>
      <w:r w:rsidR="000E0E1A" w:rsidRPr="005340A1">
        <w:rPr>
          <w:rStyle w:val="italique"/>
          <w:lang w:val="en-US"/>
        </w:rPr>
        <w:t>e</w:t>
      </w:r>
    </w:p>
    <w:p w14:paraId="12722251" w14:textId="5EA32293" w:rsidR="00DA6929" w:rsidRDefault="00DA6929" w:rsidP="00DA6929">
      <w:pPr>
        <w:rPr>
          <w:lang w:val="en-US"/>
        </w:rPr>
      </w:pPr>
      <w:r w:rsidRPr="00DA6929">
        <w:rPr>
          <w:rStyle w:val="gras"/>
          <w:lang w:val="en-US"/>
        </w:rPr>
        <w:t>SAN</w:t>
      </w:r>
      <w:r w:rsidRPr="00DA6929">
        <w:rPr>
          <w:rStyle w:val="gras"/>
          <w:lang w:val="en-US"/>
        </w:rPr>
        <w:tab/>
      </w:r>
      <w:r w:rsidRPr="00DA6929">
        <w:rPr>
          <w:rStyle w:val="gras"/>
          <w:lang w:val="en-US"/>
        </w:rPr>
        <w:tab/>
      </w:r>
      <w:r w:rsidR="00B766D3" w:rsidRPr="005340A1">
        <w:rPr>
          <w:rStyle w:val="italique"/>
        </w:rPr>
        <w:t>Storage Area Network</w:t>
      </w:r>
    </w:p>
    <w:p w14:paraId="71860C2D" w14:textId="401EBE00" w:rsidR="00A67A1E" w:rsidRDefault="00A67A1E" w:rsidP="00DA6929">
      <w:pPr>
        <w:rPr>
          <w:lang w:val="en-US"/>
        </w:rPr>
      </w:pPr>
      <w:r w:rsidRPr="005340A1">
        <w:rPr>
          <w:rStyle w:val="gras"/>
          <w:lang w:val="en-US"/>
        </w:rPr>
        <w:t>SATA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Serial AT Attachment</w:t>
      </w:r>
    </w:p>
    <w:p w14:paraId="645AB07E" w14:textId="0F1E5C46" w:rsidR="00B93AE3" w:rsidRDefault="00B93AE3" w:rsidP="00DA6929">
      <w:pPr>
        <w:rPr>
          <w:lang w:val="en-US"/>
        </w:rPr>
      </w:pPr>
      <w:r w:rsidRPr="005340A1">
        <w:rPr>
          <w:rStyle w:val="gras"/>
        </w:rPr>
        <w:t>SBPM</w:t>
      </w:r>
      <w:r w:rsidRPr="00B93AE3">
        <w:rPr>
          <w:lang w:val="en-US"/>
        </w:rPr>
        <w:tab/>
      </w:r>
      <w:r w:rsidRPr="00B93AE3">
        <w:rPr>
          <w:lang w:val="en-US"/>
        </w:rPr>
        <w:tab/>
      </w:r>
      <w:r w:rsidRPr="005340A1">
        <w:rPr>
          <w:rStyle w:val="italique"/>
        </w:rPr>
        <w:t>Storage Policy-</w:t>
      </w:r>
      <w:proofErr w:type="spellStart"/>
      <w:r w:rsidRPr="005340A1">
        <w:rPr>
          <w:rStyle w:val="italique"/>
        </w:rPr>
        <w:t>Based</w:t>
      </w:r>
      <w:proofErr w:type="spellEnd"/>
      <w:r w:rsidRPr="005340A1">
        <w:rPr>
          <w:rStyle w:val="italique"/>
        </w:rPr>
        <w:t xml:space="preserve"> Management</w:t>
      </w:r>
      <w:r w:rsidRPr="00B93AE3">
        <w:rPr>
          <w:lang w:val="en-US"/>
        </w:rPr>
        <w:t xml:space="preserve"> (VMware)</w:t>
      </w:r>
    </w:p>
    <w:p w14:paraId="7301AA64" w14:textId="2610E594" w:rsidR="005729BC" w:rsidRPr="007561E3" w:rsidRDefault="005729BC" w:rsidP="00DA6929">
      <w:pPr>
        <w:rPr>
          <w:lang w:val="en-US"/>
        </w:rPr>
      </w:pPr>
      <w:r w:rsidRPr="005340A1">
        <w:rPr>
          <w:rStyle w:val="gras"/>
        </w:rPr>
        <w:t>SCSI</w:t>
      </w:r>
      <w:r w:rsidR="007561E3" w:rsidRPr="007561E3">
        <w:rPr>
          <w:lang w:val="en-US"/>
        </w:rPr>
        <w:tab/>
      </w:r>
      <w:r w:rsidR="007561E3" w:rsidRPr="007561E3">
        <w:rPr>
          <w:lang w:val="en-US"/>
        </w:rPr>
        <w:tab/>
      </w:r>
      <w:r w:rsidR="007561E3" w:rsidRPr="005340A1">
        <w:rPr>
          <w:rStyle w:val="italique"/>
        </w:rPr>
        <w:t>Small Computer System Interface</w:t>
      </w:r>
    </w:p>
    <w:p w14:paraId="43068C49" w14:textId="3457085C" w:rsidR="0096666F" w:rsidRPr="00D874F9" w:rsidRDefault="0096666F" w:rsidP="00DA6929">
      <w:pPr>
        <w:rPr>
          <w:lang w:val="en-US"/>
        </w:rPr>
      </w:pPr>
      <w:r w:rsidRPr="005340A1">
        <w:rPr>
          <w:rStyle w:val="gras"/>
        </w:rPr>
        <w:t>SCVMM</w:t>
      </w:r>
      <w:r w:rsidRPr="00D874F9">
        <w:rPr>
          <w:lang w:val="en-US"/>
        </w:rPr>
        <w:tab/>
      </w:r>
      <w:r w:rsidR="00D874F9" w:rsidRPr="005340A1">
        <w:rPr>
          <w:rStyle w:val="italique"/>
        </w:rPr>
        <w:t>System Center Virtual Machine Manager</w:t>
      </w:r>
    </w:p>
    <w:p w14:paraId="32DD7BAF" w14:textId="6FE85A5E" w:rsidR="00C346D6" w:rsidRPr="005340A1" w:rsidRDefault="00C346D6" w:rsidP="00DA6929">
      <w:pPr>
        <w:rPr>
          <w:rStyle w:val="italique"/>
        </w:rPr>
      </w:pPr>
      <w:r w:rsidRPr="00C14766">
        <w:rPr>
          <w:rStyle w:val="gras"/>
          <w:lang w:val="en-US"/>
        </w:rPr>
        <w:t>SDDC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B766D3" w:rsidRPr="005340A1">
        <w:rPr>
          <w:rStyle w:val="italique"/>
        </w:rPr>
        <w:t>Software-Defined Data Center</w:t>
      </w:r>
    </w:p>
    <w:p w14:paraId="52FA10D6" w14:textId="2B0107E1" w:rsidR="00DA6929" w:rsidRDefault="00D11D4A" w:rsidP="00DA6929">
      <w:pPr>
        <w:rPr>
          <w:lang w:val="en-US"/>
        </w:rPr>
      </w:pPr>
      <w:r w:rsidRPr="00D11D4A">
        <w:rPr>
          <w:rStyle w:val="gras"/>
          <w:lang w:val="en-US"/>
        </w:rPr>
        <w:t>SD</w:t>
      </w:r>
      <w:r w:rsidRPr="001C375C">
        <w:rPr>
          <w:rStyle w:val="gras"/>
          <w:lang w:val="en-US"/>
        </w:rPr>
        <w:t>N</w:t>
      </w:r>
      <w:r w:rsidR="00DA6929" w:rsidRPr="00DA6929">
        <w:rPr>
          <w:rStyle w:val="gras"/>
          <w:lang w:val="en-US"/>
        </w:rPr>
        <w:tab/>
      </w:r>
      <w:r w:rsidR="00DA6929" w:rsidRPr="00DA6929">
        <w:rPr>
          <w:rStyle w:val="gras"/>
          <w:lang w:val="en-US"/>
        </w:rPr>
        <w:tab/>
      </w:r>
      <w:r w:rsidR="00B766D3" w:rsidRPr="005340A1">
        <w:rPr>
          <w:rStyle w:val="italique"/>
        </w:rPr>
        <w:t xml:space="preserve">Software-Defined </w:t>
      </w:r>
      <w:r w:rsidR="00CB37D2" w:rsidRPr="005340A1">
        <w:rPr>
          <w:rStyle w:val="italique"/>
        </w:rPr>
        <w:t>Networking</w:t>
      </w:r>
    </w:p>
    <w:p w14:paraId="494442CE" w14:textId="4AA60C16" w:rsidR="005340A1" w:rsidRPr="005340A1" w:rsidRDefault="005340A1" w:rsidP="00DA6929">
      <w:pPr>
        <w:rPr>
          <w:b/>
          <w:lang w:val="en-US"/>
        </w:rPr>
      </w:pPr>
      <w:r w:rsidRPr="005340A1">
        <w:rPr>
          <w:rStyle w:val="gras"/>
          <w:lang w:val="en-US"/>
        </w:rPr>
        <w:t>SDRS</w:t>
      </w:r>
      <w:r w:rsidRPr="005340A1">
        <w:rPr>
          <w:lang w:val="en-US"/>
        </w:rPr>
        <w:tab/>
      </w:r>
      <w:r w:rsidRPr="005340A1">
        <w:rPr>
          <w:lang w:val="en-US"/>
        </w:rPr>
        <w:tab/>
      </w:r>
      <w:r w:rsidRPr="005340A1">
        <w:rPr>
          <w:rStyle w:val="italique"/>
          <w:lang w:val="en-US"/>
        </w:rPr>
        <w:t>Storage Distributed Resource Scheduler</w:t>
      </w:r>
      <w:r w:rsidRPr="005340A1">
        <w:rPr>
          <w:lang w:val="en-US"/>
        </w:rPr>
        <w:t xml:space="preserve"> (VMware)</w:t>
      </w:r>
    </w:p>
    <w:p w14:paraId="20850E5C" w14:textId="37493A68" w:rsidR="00CB37D2" w:rsidRDefault="00CB37D2" w:rsidP="00DA6929">
      <w:pPr>
        <w:rPr>
          <w:lang w:val="en-US"/>
        </w:rPr>
      </w:pPr>
      <w:r w:rsidRPr="005340A1">
        <w:rPr>
          <w:rStyle w:val="gras"/>
        </w:rPr>
        <w:t>SDS</w:t>
      </w:r>
      <w:r w:rsidRPr="00CB37D2">
        <w:rPr>
          <w:lang w:val="en-US"/>
        </w:rPr>
        <w:tab/>
      </w:r>
      <w:r w:rsidRPr="00CB37D2">
        <w:rPr>
          <w:lang w:val="en-US"/>
        </w:rPr>
        <w:tab/>
      </w:r>
      <w:r w:rsidRPr="005340A1">
        <w:rPr>
          <w:rStyle w:val="italique"/>
        </w:rPr>
        <w:t>Software-Defined Storage</w:t>
      </w:r>
    </w:p>
    <w:p w14:paraId="70E29635" w14:textId="363DABE9" w:rsidR="00E972A4" w:rsidRDefault="00E972A4" w:rsidP="00DA6929">
      <w:pPr>
        <w:rPr>
          <w:lang w:val="en-US"/>
        </w:rPr>
      </w:pPr>
      <w:r w:rsidRPr="005340A1">
        <w:rPr>
          <w:rStyle w:val="gras"/>
        </w:rPr>
        <w:t>SFTP</w:t>
      </w:r>
      <w:r w:rsidRPr="005340A1">
        <w:rPr>
          <w:rStyle w:val="gras"/>
        </w:rPr>
        <w:tab/>
      </w:r>
      <w:r w:rsidRPr="00F24518">
        <w:rPr>
          <w:lang w:val="en-US"/>
        </w:rPr>
        <w:tab/>
      </w:r>
      <w:r w:rsidR="00F24518" w:rsidRPr="005340A1">
        <w:rPr>
          <w:rStyle w:val="italique"/>
        </w:rPr>
        <w:t xml:space="preserve">SSH File Transfer </w:t>
      </w:r>
      <w:proofErr w:type="spellStart"/>
      <w:r w:rsidR="00F24518" w:rsidRPr="005340A1">
        <w:rPr>
          <w:rStyle w:val="italique"/>
        </w:rPr>
        <w:t>Protoco</w:t>
      </w:r>
      <w:proofErr w:type="spellEnd"/>
      <w:r w:rsidR="00F24518" w:rsidRPr="005340A1">
        <w:rPr>
          <w:rStyle w:val="italique"/>
          <w:lang w:val="en-US"/>
        </w:rPr>
        <w:t>l</w:t>
      </w:r>
    </w:p>
    <w:p w14:paraId="54D3FD75" w14:textId="31ADE3A6" w:rsidR="00986304" w:rsidRPr="00986304" w:rsidRDefault="00986304" w:rsidP="00DA6929">
      <w:pPr>
        <w:rPr>
          <w:lang w:val="en-US"/>
        </w:rPr>
      </w:pPr>
      <w:r w:rsidRPr="005340A1">
        <w:rPr>
          <w:rStyle w:val="gras"/>
        </w:rPr>
        <w:t>SIOC</w:t>
      </w:r>
      <w:r w:rsidRPr="00986304">
        <w:rPr>
          <w:lang w:val="en-US"/>
        </w:rPr>
        <w:tab/>
      </w:r>
      <w:r w:rsidRPr="00986304">
        <w:rPr>
          <w:lang w:val="en-US"/>
        </w:rPr>
        <w:tab/>
      </w:r>
      <w:r w:rsidRPr="005340A1">
        <w:rPr>
          <w:rStyle w:val="italique"/>
        </w:rPr>
        <w:t>Storage I/O Control</w:t>
      </w:r>
      <w:r w:rsidRPr="00986304">
        <w:rPr>
          <w:lang w:val="en-US"/>
        </w:rPr>
        <w:t xml:space="preserve"> (SIOC)</w:t>
      </w:r>
    </w:p>
    <w:p w14:paraId="6B93FECF" w14:textId="3839287F" w:rsidR="00357B03" w:rsidRPr="00CB37D2" w:rsidRDefault="00357B03" w:rsidP="00DA6929">
      <w:pPr>
        <w:rPr>
          <w:lang w:val="en-US"/>
        </w:rPr>
      </w:pPr>
      <w:r w:rsidRPr="005340A1">
        <w:rPr>
          <w:rStyle w:val="gras"/>
        </w:rPr>
        <w:lastRenderedPageBreak/>
        <w:t>SKU</w:t>
      </w:r>
      <w:r w:rsidRPr="00986304">
        <w:rPr>
          <w:lang w:val="en-US"/>
        </w:rPr>
        <w:tab/>
      </w:r>
      <w:r w:rsidRPr="00986304">
        <w:rPr>
          <w:lang w:val="en-US"/>
        </w:rPr>
        <w:tab/>
      </w:r>
      <w:r w:rsidRPr="005340A1">
        <w:rPr>
          <w:rStyle w:val="italique"/>
        </w:rPr>
        <w:t xml:space="preserve">Stock </w:t>
      </w:r>
      <w:proofErr w:type="spellStart"/>
      <w:r w:rsidRPr="005340A1">
        <w:rPr>
          <w:rStyle w:val="italique"/>
        </w:rPr>
        <w:t>Keeping</w:t>
      </w:r>
      <w:proofErr w:type="spellEnd"/>
      <w:r w:rsidRPr="005340A1">
        <w:rPr>
          <w:rStyle w:val="italique"/>
        </w:rPr>
        <w:t xml:space="preserve"> Unit</w:t>
      </w:r>
    </w:p>
    <w:p w14:paraId="7F4801F8" w14:textId="5F2A8700" w:rsidR="009F0FDE" w:rsidRDefault="009F0FDE" w:rsidP="00DA6929">
      <w:pPr>
        <w:rPr>
          <w:lang w:val="en-US"/>
        </w:rPr>
      </w:pPr>
      <w:r w:rsidRPr="00C14766">
        <w:rPr>
          <w:rStyle w:val="gras"/>
          <w:lang w:val="en-US"/>
        </w:rPr>
        <w:t>SMB</w:t>
      </w:r>
      <w:r w:rsidRPr="00C14766">
        <w:rPr>
          <w:rStyle w:val="gras"/>
          <w:lang w:val="en-US"/>
        </w:rPr>
        <w:tab/>
      </w:r>
      <w:r w:rsidR="00214578" w:rsidRPr="00C14766">
        <w:rPr>
          <w:rStyle w:val="gras"/>
          <w:lang w:val="en-US"/>
        </w:rPr>
        <w:tab/>
      </w:r>
      <w:r w:rsidR="00EC078D" w:rsidRPr="005340A1">
        <w:rPr>
          <w:rStyle w:val="italique"/>
        </w:rPr>
        <w:t>Server Message Block</w:t>
      </w:r>
    </w:p>
    <w:p w14:paraId="4283332D" w14:textId="38CEEF7E" w:rsidR="00D11D4A" w:rsidRDefault="00D11D4A" w:rsidP="00D11D4A">
      <w:pPr>
        <w:rPr>
          <w:lang w:val="en-US"/>
        </w:rPr>
      </w:pPr>
      <w:r w:rsidRPr="00D11D4A">
        <w:rPr>
          <w:rStyle w:val="gras"/>
          <w:lang w:val="en-US"/>
        </w:rPr>
        <w:t>S</w:t>
      </w:r>
      <w:r w:rsidRPr="001C375C">
        <w:rPr>
          <w:rStyle w:val="gras"/>
          <w:lang w:val="en-US"/>
        </w:rPr>
        <w:t>SD</w:t>
      </w:r>
      <w:r w:rsidRPr="00D11D4A">
        <w:rPr>
          <w:rStyle w:val="gras"/>
          <w:lang w:val="en-US"/>
        </w:rPr>
        <w:tab/>
      </w:r>
      <w:r w:rsidRPr="00D11D4A">
        <w:rPr>
          <w:rStyle w:val="gras"/>
          <w:lang w:val="en-US"/>
        </w:rPr>
        <w:tab/>
      </w:r>
      <w:r w:rsidR="00E66308" w:rsidRPr="005340A1">
        <w:rPr>
          <w:rStyle w:val="italique"/>
        </w:rPr>
        <w:t>Solid</w:t>
      </w:r>
      <w:r w:rsidR="006F64E1" w:rsidRPr="005340A1">
        <w:rPr>
          <w:rStyle w:val="italique"/>
        </w:rPr>
        <w:t>-State Drive</w:t>
      </w:r>
    </w:p>
    <w:p w14:paraId="17B42E5E" w14:textId="6DE0AF71" w:rsidR="00D80794" w:rsidRPr="002E4826" w:rsidRDefault="00D80794" w:rsidP="00D11D4A">
      <w:pPr>
        <w:rPr>
          <w:lang w:val="en-US"/>
        </w:rPr>
      </w:pPr>
      <w:r w:rsidRPr="005340A1">
        <w:rPr>
          <w:rStyle w:val="gras"/>
          <w:lang w:val="en-US"/>
        </w:rPr>
        <w:t>SSH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Pr="005340A1">
        <w:rPr>
          <w:rStyle w:val="italique"/>
          <w:lang w:val="en-US"/>
        </w:rPr>
        <w:t>Secure Shell</w:t>
      </w:r>
    </w:p>
    <w:p w14:paraId="78E9A705" w14:textId="2C5B35B4" w:rsidR="00044BC5" w:rsidRPr="00044BC5" w:rsidRDefault="00044BC5" w:rsidP="00D11D4A">
      <w:pPr>
        <w:rPr>
          <w:lang w:val="en-US"/>
        </w:rPr>
      </w:pPr>
      <w:r w:rsidRPr="005340A1">
        <w:rPr>
          <w:rStyle w:val="gras"/>
        </w:rPr>
        <w:t>SSL</w:t>
      </w:r>
      <w:r w:rsidRPr="00044BC5">
        <w:rPr>
          <w:lang w:val="en-US"/>
        </w:rPr>
        <w:tab/>
      </w:r>
      <w:r w:rsidRPr="00044BC5">
        <w:rPr>
          <w:lang w:val="en-US"/>
        </w:rPr>
        <w:tab/>
        <w:t>Secure Socket</w:t>
      </w:r>
      <w:r w:rsidRPr="002E4826">
        <w:rPr>
          <w:lang w:val="en-US"/>
        </w:rPr>
        <w:t xml:space="preserve"> Layer</w:t>
      </w:r>
    </w:p>
    <w:p w14:paraId="1C241F59" w14:textId="28ACB5FE" w:rsidR="00D80794" w:rsidRDefault="00D80794" w:rsidP="00D11D4A">
      <w:pPr>
        <w:rPr>
          <w:lang w:val="en-US"/>
        </w:rPr>
      </w:pPr>
      <w:r w:rsidRPr="005340A1">
        <w:rPr>
          <w:rStyle w:val="gras"/>
        </w:rPr>
        <w:t>SSO</w:t>
      </w:r>
      <w:r w:rsidRPr="005340A1">
        <w:rPr>
          <w:rStyle w:val="gras"/>
        </w:rPr>
        <w:tab/>
      </w:r>
      <w:r w:rsidR="00D66A94" w:rsidRPr="00044BC5">
        <w:rPr>
          <w:lang w:val="en-US"/>
        </w:rPr>
        <w:tab/>
      </w:r>
      <w:r w:rsidR="00D66A94" w:rsidRPr="001F12DE">
        <w:rPr>
          <w:rStyle w:val="italique"/>
        </w:rPr>
        <w:t xml:space="preserve">Single </w:t>
      </w:r>
      <w:proofErr w:type="spellStart"/>
      <w:r w:rsidR="00D66A94" w:rsidRPr="001F12DE">
        <w:rPr>
          <w:rStyle w:val="italique"/>
        </w:rPr>
        <w:t>Sign</w:t>
      </w:r>
      <w:proofErr w:type="spellEnd"/>
      <w:r w:rsidR="00D66A94" w:rsidRPr="001F12DE">
        <w:rPr>
          <w:rStyle w:val="italique"/>
        </w:rPr>
        <w:t>-On</w:t>
      </w:r>
    </w:p>
    <w:p w14:paraId="5E8A32B3" w14:textId="75E1A192" w:rsidR="004F76A0" w:rsidRDefault="004F76A0" w:rsidP="00D11D4A">
      <w:pPr>
        <w:rPr>
          <w:lang w:val="en-US"/>
        </w:rPr>
      </w:pPr>
      <w:r w:rsidRPr="005340A1">
        <w:rPr>
          <w:rStyle w:val="gras"/>
        </w:rPr>
        <w:t>STS</w:t>
      </w:r>
      <w:r w:rsidRPr="004F76A0">
        <w:rPr>
          <w:lang w:val="en-US"/>
        </w:rPr>
        <w:tab/>
      </w:r>
      <w:r w:rsidRPr="004F76A0">
        <w:rPr>
          <w:lang w:val="en-US"/>
        </w:rPr>
        <w:tab/>
      </w:r>
      <w:r w:rsidRPr="001F12DE">
        <w:rPr>
          <w:rStyle w:val="italique"/>
        </w:rPr>
        <w:t xml:space="preserve">Security </w:t>
      </w:r>
      <w:proofErr w:type="spellStart"/>
      <w:r w:rsidRPr="001F12DE">
        <w:rPr>
          <w:rStyle w:val="italique"/>
        </w:rPr>
        <w:t>Token</w:t>
      </w:r>
      <w:proofErr w:type="spellEnd"/>
      <w:r w:rsidRPr="001F12DE">
        <w:rPr>
          <w:rStyle w:val="italique"/>
        </w:rPr>
        <w:t xml:space="preserve"> Service</w:t>
      </w:r>
      <w:r w:rsidRPr="004F76A0">
        <w:rPr>
          <w:lang w:val="en-US"/>
        </w:rPr>
        <w:t xml:space="preserve"> (VMware)</w:t>
      </w:r>
    </w:p>
    <w:p w14:paraId="72AFB170" w14:textId="1560EF1D" w:rsidR="006301A1" w:rsidRDefault="006301A1" w:rsidP="00D11D4A">
      <w:pPr>
        <w:rPr>
          <w:lang w:val="en-US"/>
        </w:rPr>
      </w:pPr>
      <w:r w:rsidRPr="005340A1">
        <w:rPr>
          <w:rStyle w:val="gras"/>
        </w:rPr>
        <w:t>SVM</w:t>
      </w:r>
      <w:r w:rsidRPr="005340A1">
        <w:rPr>
          <w:rStyle w:val="gras"/>
        </w:rPr>
        <w:tab/>
      </w:r>
      <w:r w:rsidRPr="006301A1">
        <w:rPr>
          <w:lang w:val="en-US"/>
        </w:rPr>
        <w:tab/>
      </w:r>
      <w:r w:rsidRPr="001F12DE">
        <w:rPr>
          <w:rStyle w:val="italique"/>
        </w:rPr>
        <w:t>Secure Virtual Machine</w:t>
      </w:r>
      <w:r w:rsidRPr="006301A1">
        <w:rPr>
          <w:lang w:val="en-US"/>
        </w:rPr>
        <w:t xml:space="preserve"> (AMD)</w:t>
      </w:r>
    </w:p>
    <w:p w14:paraId="2FF44892" w14:textId="77777777" w:rsidR="005340A1" w:rsidRDefault="005340A1" w:rsidP="00D11D4A">
      <w:pPr>
        <w:rPr>
          <w:lang w:val="en-US"/>
        </w:rPr>
      </w:pPr>
    </w:p>
    <w:p w14:paraId="630041C6" w14:textId="4990CAE7" w:rsidR="002E4826" w:rsidRPr="005340A1" w:rsidRDefault="002E4826" w:rsidP="00D11D4A">
      <w:r w:rsidRPr="002E4826">
        <w:rPr>
          <w:rStyle w:val="gras"/>
        </w:rPr>
        <w:t>TCO</w:t>
      </w:r>
      <w:r w:rsidRPr="002E4826">
        <w:rPr>
          <w:rStyle w:val="gras"/>
        </w:rPr>
        <w:tab/>
      </w:r>
      <w:r w:rsidRPr="002E4826">
        <w:rPr>
          <w:rStyle w:val="gras"/>
        </w:rPr>
        <w:tab/>
      </w:r>
      <w:r w:rsidRPr="001F12DE">
        <w:rPr>
          <w:rStyle w:val="italique"/>
        </w:rPr>
        <w:t xml:space="preserve">Total </w:t>
      </w:r>
      <w:proofErr w:type="spellStart"/>
      <w:r w:rsidRPr="001F12DE">
        <w:rPr>
          <w:rStyle w:val="italique"/>
        </w:rPr>
        <w:t>Cost</w:t>
      </w:r>
      <w:proofErr w:type="spellEnd"/>
      <w:r w:rsidRPr="001F12DE">
        <w:rPr>
          <w:rStyle w:val="italique"/>
        </w:rPr>
        <w:t xml:space="preserve"> of </w:t>
      </w:r>
      <w:proofErr w:type="spellStart"/>
      <w:r w:rsidRPr="001F12DE">
        <w:rPr>
          <w:rStyle w:val="italique"/>
        </w:rPr>
        <w:t>Ownership</w:t>
      </w:r>
      <w:proofErr w:type="spellEnd"/>
    </w:p>
    <w:p w14:paraId="35F8178F" w14:textId="4BEE9F6F" w:rsidR="00D45824" w:rsidRPr="00D45824" w:rsidRDefault="00D45824" w:rsidP="00D11D4A">
      <w:pPr>
        <w:rPr>
          <w:lang w:val="en-US"/>
        </w:rPr>
      </w:pPr>
      <w:r w:rsidRPr="002E4826">
        <w:rPr>
          <w:rStyle w:val="gras"/>
        </w:rPr>
        <w:t>TLS</w:t>
      </w:r>
      <w:r w:rsidRPr="00D45824">
        <w:rPr>
          <w:lang w:val="en-US"/>
        </w:rPr>
        <w:tab/>
      </w:r>
      <w:r w:rsidRPr="00D45824">
        <w:rPr>
          <w:lang w:val="en-US"/>
        </w:rPr>
        <w:tab/>
      </w:r>
      <w:r w:rsidRPr="001F12DE">
        <w:rPr>
          <w:rStyle w:val="italique"/>
        </w:rPr>
        <w:t>Transport L</w:t>
      </w:r>
      <w:proofErr w:type="spellStart"/>
      <w:r w:rsidRPr="001F12DE">
        <w:rPr>
          <w:rStyle w:val="italique"/>
          <w:lang w:val="en-US"/>
        </w:rPr>
        <w:t>ayer</w:t>
      </w:r>
      <w:proofErr w:type="spellEnd"/>
      <w:r w:rsidRPr="001F12DE">
        <w:rPr>
          <w:rStyle w:val="italique"/>
          <w:lang w:val="en-US"/>
        </w:rPr>
        <w:t xml:space="preserve"> Security</w:t>
      </w:r>
    </w:p>
    <w:p w14:paraId="696AE864" w14:textId="116BD042" w:rsidR="009425EB" w:rsidRDefault="009425EB" w:rsidP="00D11D4A">
      <w:pPr>
        <w:rPr>
          <w:lang w:val="en-US"/>
        </w:rPr>
      </w:pPr>
      <w:r w:rsidRPr="002E4826">
        <w:rPr>
          <w:rStyle w:val="gras"/>
        </w:rPr>
        <w:t>TPM</w:t>
      </w:r>
      <w:r w:rsidRPr="009425EB">
        <w:rPr>
          <w:lang w:val="en-US"/>
        </w:rPr>
        <w:tab/>
      </w:r>
      <w:r w:rsidRPr="009425EB">
        <w:rPr>
          <w:lang w:val="en-US"/>
        </w:rPr>
        <w:tab/>
      </w:r>
      <w:proofErr w:type="spellStart"/>
      <w:r w:rsidRPr="001F12DE">
        <w:rPr>
          <w:rStyle w:val="italique"/>
        </w:rPr>
        <w:t>Trusted</w:t>
      </w:r>
      <w:proofErr w:type="spellEnd"/>
      <w:r w:rsidR="003C45E9" w:rsidRPr="001F12DE">
        <w:rPr>
          <w:rStyle w:val="italique"/>
        </w:rPr>
        <w:t xml:space="preserve"> Platform Module</w:t>
      </w:r>
      <w:r w:rsidR="003C45E9" w:rsidRPr="003C45E9">
        <w:rPr>
          <w:lang w:val="en-US"/>
        </w:rPr>
        <w:t xml:space="preserve"> (VMware </w:t>
      </w:r>
      <w:proofErr w:type="spellStart"/>
      <w:r w:rsidR="003C45E9" w:rsidRPr="003C45E9">
        <w:rPr>
          <w:lang w:val="en-US"/>
        </w:rPr>
        <w:t>ESXi</w:t>
      </w:r>
      <w:proofErr w:type="spellEnd"/>
      <w:r w:rsidR="003C45E9" w:rsidRPr="003C45E9">
        <w:rPr>
          <w:lang w:val="en-US"/>
        </w:rPr>
        <w:t>)</w:t>
      </w:r>
    </w:p>
    <w:p w14:paraId="398C6E89" w14:textId="77777777" w:rsidR="002E4826" w:rsidRPr="003C45E9" w:rsidRDefault="002E4826" w:rsidP="00D11D4A">
      <w:pPr>
        <w:rPr>
          <w:lang w:val="en-US"/>
        </w:rPr>
      </w:pPr>
    </w:p>
    <w:p w14:paraId="1854D947" w14:textId="15B70661" w:rsidR="00842251" w:rsidRDefault="00842251" w:rsidP="00D11D4A">
      <w:pPr>
        <w:rPr>
          <w:lang w:val="en-US"/>
        </w:rPr>
      </w:pPr>
      <w:r w:rsidRPr="002E4826">
        <w:rPr>
          <w:rStyle w:val="gras"/>
        </w:rPr>
        <w:t>U</w:t>
      </w:r>
      <w:r w:rsidRPr="00842251">
        <w:rPr>
          <w:lang w:val="en-US"/>
        </w:rPr>
        <w:tab/>
      </w:r>
      <w:r w:rsidRPr="00842251">
        <w:rPr>
          <w:lang w:val="en-US"/>
        </w:rPr>
        <w:tab/>
      </w:r>
      <w:r w:rsidRPr="001F12DE">
        <w:rPr>
          <w:rStyle w:val="italique"/>
        </w:rPr>
        <w:t>Rack Unit</w:t>
      </w:r>
    </w:p>
    <w:p w14:paraId="63482E1F" w14:textId="77777777" w:rsidR="002E4826" w:rsidRPr="00842251" w:rsidRDefault="002E4826" w:rsidP="00D11D4A">
      <w:pPr>
        <w:rPr>
          <w:lang w:val="en-US"/>
        </w:rPr>
      </w:pPr>
    </w:p>
    <w:p w14:paraId="6235F6A6" w14:textId="4066F0F2" w:rsidR="00E66308" w:rsidRDefault="00E66308" w:rsidP="00D11D4A">
      <w:pPr>
        <w:rPr>
          <w:lang w:val="en-US"/>
        </w:rPr>
      </w:pPr>
      <w:r w:rsidRPr="002E4826">
        <w:rPr>
          <w:rStyle w:val="gras"/>
        </w:rPr>
        <w:t>V2V</w:t>
      </w:r>
      <w:r w:rsidRPr="00E66308">
        <w:rPr>
          <w:lang w:val="en-US"/>
        </w:rPr>
        <w:tab/>
      </w:r>
      <w:r w:rsidRPr="00E66308">
        <w:rPr>
          <w:lang w:val="en-US"/>
        </w:rPr>
        <w:tab/>
      </w:r>
      <w:r w:rsidRPr="001F12DE">
        <w:rPr>
          <w:rStyle w:val="italique"/>
        </w:rPr>
        <w:t>Virtual to Virtual</w:t>
      </w:r>
    </w:p>
    <w:p w14:paraId="3FD22C16" w14:textId="2D8173BA" w:rsidR="002C24DA" w:rsidRPr="00E66308" w:rsidRDefault="002C24DA" w:rsidP="00D11D4A">
      <w:pPr>
        <w:rPr>
          <w:rStyle w:val="gras"/>
          <w:lang w:val="en-US"/>
        </w:rPr>
      </w:pPr>
      <w:proofErr w:type="spellStart"/>
      <w:proofErr w:type="gramStart"/>
      <w:r w:rsidRPr="002E4826">
        <w:rPr>
          <w:rStyle w:val="gras"/>
        </w:rPr>
        <w:t>vCD</w:t>
      </w:r>
      <w:proofErr w:type="spellEnd"/>
      <w:proofErr w:type="gramEnd"/>
      <w:r w:rsidRPr="00A203A3">
        <w:rPr>
          <w:lang w:val="en-US"/>
        </w:rPr>
        <w:tab/>
      </w:r>
      <w:r w:rsidRPr="00A203A3">
        <w:rPr>
          <w:lang w:val="en-US"/>
        </w:rPr>
        <w:tab/>
      </w:r>
      <w:r w:rsidRPr="001F12DE">
        <w:rPr>
          <w:rStyle w:val="italique"/>
        </w:rPr>
        <w:t xml:space="preserve">VMware Cloud </w:t>
      </w:r>
      <w:proofErr w:type="spellStart"/>
      <w:r w:rsidRPr="001F12DE">
        <w:rPr>
          <w:rStyle w:val="italique"/>
        </w:rPr>
        <w:t>Director</w:t>
      </w:r>
      <w:proofErr w:type="spellEnd"/>
    </w:p>
    <w:p w14:paraId="0CCF4D3D" w14:textId="094A6F7F" w:rsidR="00D11D4A" w:rsidRPr="001F12DE" w:rsidRDefault="00D11D4A" w:rsidP="00D11D4A">
      <w:pPr>
        <w:rPr>
          <w:rStyle w:val="italique"/>
        </w:rPr>
      </w:pPr>
      <w:r w:rsidRPr="00D11D4A">
        <w:rPr>
          <w:rStyle w:val="gras"/>
          <w:lang w:val="en-US"/>
        </w:rPr>
        <w:t>VCDX</w:t>
      </w:r>
      <w:r w:rsidRPr="00D11D4A">
        <w:rPr>
          <w:rStyle w:val="gras"/>
          <w:lang w:val="en-US"/>
        </w:rPr>
        <w:tab/>
      </w:r>
      <w:r w:rsidRPr="00D11D4A">
        <w:rPr>
          <w:rStyle w:val="gras"/>
          <w:lang w:val="en-US"/>
        </w:rPr>
        <w:tab/>
      </w:r>
      <w:r w:rsidR="00A203A3" w:rsidRPr="001F12DE">
        <w:rPr>
          <w:rStyle w:val="italique"/>
        </w:rPr>
        <w:t xml:space="preserve">VMware </w:t>
      </w:r>
      <w:proofErr w:type="spellStart"/>
      <w:r w:rsidR="00A203A3" w:rsidRPr="001F12DE">
        <w:rPr>
          <w:rStyle w:val="italique"/>
        </w:rPr>
        <w:t>Certifi</w:t>
      </w:r>
      <w:r w:rsidR="00CE26C5" w:rsidRPr="001F12DE">
        <w:rPr>
          <w:rStyle w:val="italique"/>
        </w:rPr>
        <w:t>ed</w:t>
      </w:r>
      <w:proofErr w:type="spellEnd"/>
      <w:r w:rsidR="00CE26C5" w:rsidRPr="001F12DE">
        <w:rPr>
          <w:rStyle w:val="italique"/>
        </w:rPr>
        <w:t xml:space="preserve"> Design </w:t>
      </w:r>
      <w:proofErr w:type="spellStart"/>
      <w:r w:rsidR="00CE26C5" w:rsidRPr="001F12DE">
        <w:rPr>
          <w:rStyle w:val="italique"/>
        </w:rPr>
        <w:t>Exper</w:t>
      </w:r>
      <w:proofErr w:type="spellEnd"/>
      <w:r w:rsidR="00CE26C5" w:rsidRPr="001F12DE">
        <w:rPr>
          <w:rStyle w:val="italique"/>
          <w:lang w:val="en-US"/>
        </w:rPr>
        <w:t>t</w:t>
      </w:r>
    </w:p>
    <w:p w14:paraId="16745815" w14:textId="63889A2C" w:rsidR="002E4826" w:rsidRPr="002E4826" w:rsidRDefault="002E4826" w:rsidP="00D11D4A">
      <w:pPr>
        <w:rPr>
          <w:b/>
        </w:rPr>
      </w:pPr>
      <w:r w:rsidRPr="005340A1">
        <w:rPr>
          <w:rStyle w:val="gras"/>
        </w:rPr>
        <w:t>VCF</w:t>
      </w:r>
      <w:r w:rsidRPr="002E4826">
        <w:tab/>
      </w:r>
      <w:r w:rsidRPr="002E4826">
        <w:tab/>
      </w:r>
      <w:r w:rsidRPr="001F12DE">
        <w:rPr>
          <w:rStyle w:val="italique"/>
        </w:rPr>
        <w:t xml:space="preserve">VMware Cloud </w:t>
      </w:r>
      <w:proofErr w:type="spellStart"/>
      <w:r w:rsidRPr="001F12DE">
        <w:rPr>
          <w:rStyle w:val="italique"/>
        </w:rPr>
        <w:t>Foundation</w:t>
      </w:r>
      <w:proofErr w:type="spellEnd"/>
    </w:p>
    <w:p w14:paraId="4E096188" w14:textId="6BF53448" w:rsidR="00B81A4B" w:rsidRDefault="00B81A4B" w:rsidP="00D11D4A">
      <w:pPr>
        <w:rPr>
          <w:lang w:val="en-US"/>
        </w:rPr>
      </w:pPr>
      <w:proofErr w:type="spellStart"/>
      <w:proofErr w:type="gramStart"/>
      <w:r w:rsidRPr="002E4826">
        <w:rPr>
          <w:rStyle w:val="gras"/>
        </w:rPr>
        <w:t>vCPU</w:t>
      </w:r>
      <w:proofErr w:type="spellEnd"/>
      <w:proofErr w:type="gramEnd"/>
      <w:r w:rsidRPr="00B81A4B">
        <w:rPr>
          <w:lang w:val="en-US"/>
        </w:rPr>
        <w:tab/>
      </w:r>
      <w:r w:rsidRPr="00B81A4B">
        <w:rPr>
          <w:lang w:val="en-US"/>
        </w:rPr>
        <w:tab/>
      </w:r>
      <w:r w:rsidRPr="001F12DE">
        <w:rPr>
          <w:rStyle w:val="italique"/>
        </w:rPr>
        <w:t xml:space="preserve">Virtual Central </w:t>
      </w:r>
      <w:proofErr w:type="spellStart"/>
      <w:r w:rsidRPr="001F12DE">
        <w:rPr>
          <w:rStyle w:val="italique"/>
        </w:rPr>
        <w:t>Processing</w:t>
      </w:r>
      <w:proofErr w:type="spellEnd"/>
      <w:r w:rsidRPr="001F12DE">
        <w:rPr>
          <w:rStyle w:val="italique"/>
        </w:rPr>
        <w:t xml:space="preserve"> Unit</w:t>
      </w:r>
    </w:p>
    <w:p w14:paraId="75427D58" w14:textId="6E21B872" w:rsidR="00AF4952" w:rsidRDefault="00AF4952" w:rsidP="00D11D4A">
      <w:pPr>
        <w:rPr>
          <w:lang w:val="en-US"/>
        </w:rPr>
      </w:pPr>
      <w:r w:rsidRPr="002E4826">
        <w:rPr>
          <w:rStyle w:val="gras"/>
        </w:rPr>
        <w:t>VDC</w:t>
      </w:r>
      <w:r w:rsidRPr="00A203A3">
        <w:rPr>
          <w:lang w:val="en-US"/>
        </w:rPr>
        <w:tab/>
      </w:r>
      <w:r w:rsidRPr="00A203A3">
        <w:rPr>
          <w:lang w:val="en-US"/>
        </w:rPr>
        <w:tab/>
      </w:r>
      <w:r w:rsidRPr="001F12DE">
        <w:rPr>
          <w:rStyle w:val="italique"/>
        </w:rPr>
        <w:t>Virtual Data Center</w:t>
      </w:r>
    </w:p>
    <w:p w14:paraId="1689B48B" w14:textId="1AC1B86A" w:rsidR="002E4826" w:rsidRPr="005340A1" w:rsidRDefault="002E4826" w:rsidP="00D11D4A">
      <w:r w:rsidRPr="002E4826">
        <w:rPr>
          <w:rStyle w:val="gras"/>
        </w:rPr>
        <w:t>VDI</w:t>
      </w:r>
      <w:r w:rsidRPr="002E4826">
        <w:rPr>
          <w:rStyle w:val="gras"/>
        </w:rPr>
        <w:tab/>
      </w:r>
      <w:r w:rsidRPr="002E4826">
        <w:rPr>
          <w:rStyle w:val="gras"/>
        </w:rPr>
        <w:tab/>
      </w:r>
      <w:r w:rsidRPr="001F12DE">
        <w:rPr>
          <w:rStyle w:val="italique"/>
        </w:rPr>
        <w:t>Virtual Destop Infrastructure</w:t>
      </w:r>
    </w:p>
    <w:p w14:paraId="4A13846B" w14:textId="64530FDE" w:rsidR="00986304" w:rsidRPr="00986304" w:rsidRDefault="00986304" w:rsidP="00D11D4A">
      <w:pPr>
        <w:rPr>
          <w:rStyle w:val="gras"/>
          <w:lang w:val="en-US"/>
        </w:rPr>
      </w:pPr>
      <w:proofErr w:type="spellStart"/>
      <w:proofErr w:type="gramStart"/>
      <w:r w:rsidRPr="002E4826">
        <w:rPr>
          <w:rStyle w:val="gras"/>
        </w:rPr>
        <w:t>vDS</w:t>
      </w:r>
      <w:proofErr w:type="spellEnd"/>
      <w:proofErr w:type="gramEnd"/>
      <w:r w:rsidRPr="00986304">
        <w:rPr>
          <w:lang w:val="en-US"/>
        </w:rPr>
        <w:tab/>
      </w:r>
      <w:r w:rsidRPr="00986304">
        <w:rPr>
          <w:lang w:val="en-US"/>
        </w:rPr>
        <w:tab/>
      </w:r>
      <w:proofErr w:type="spellStart"/>
      <w:r w:rsidRPr="001F12DE">
        <w:rPr>
          <w:rStyle w:val="italique"/>
        </w:rPr>
        <w:t>VMw</w:t>
      </w:r>
      <w:proofErr w:type="spellEnd"/>
      <w:r w:rsidRPr="001F12DE">
        <w:rPr>
          <w:rStyle w:val="italique"/>
          <w:lang w:val="en-US"/>
        </w:rPr>
        <w:t>are Distributed Switch</w:t>
      </w:r>
    </w:p>
    <w:p w14:paraId="31245127" w14:textId="3BAF2406" w:rsidR="00E72134" w:rsidRPr="00C14766" w:rsidRDefault="00E72134" w:rsidP="00E72134">
      <w:pPr>
        <w:rPr>
          <w:lang w:val="en-US"/>
        </w:rPr>
      </w:pPr>
      <w:r w:rsidRPr="00C14766">
        <w:rPr>
          <w:rStyle w:val="gras"/>
          <w:lang w:val="en-US"/>
        </w:rPr>
        <w:t>VHD</w:t>
      </w:r>
      <w:r w:rsidR="0042650D"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FB1C71" w:rsidRPr="001F12DE">
        <w:rPr>
          <w:rStyle w:val="italique"/>
        </w:rPr>
        <w:t>Virtual Hard Disk</w:t>
      </w:r>
    </w:p>
    <w:p w14:paraId="0188D78B" w14:textId="47C426E3" w:rsidR="0042650D" w:rsidRPr="00C14766" w:rsidRDefault="0042650D" w:rsidP="0042650D">
      <w:pPr>
        <w:rPr>
          <w:lang w:val="en-US"/>
        </w:rPr>
      </w:pPr>
      <w:r w:rsidRPr="00C14766">
        <w:rPr>
          <w:rStyle w:val="gras"/>
          <w:lang w:val="en-US"/>
        </w:rPr>
        <w:t>VHDX</w:t>
      </w:r>
      <w:r w:rsidR="0071745A" w:rsidRPr="0071745A">
        <w:rPr>
          <w:rStyle w:val="gras"/>
          <w:lang w:val="en-US"/>
        </w:rPr>
        <w:tab/>
      </w:r>
      <w:r w:rsidR="0071745A" w:rsidRPr="0071745A">
        <w:rPr>
          <w:rStyle w:val="gras"/>
          <w:lang w:val="en-US"/>
        </w:rPr>
        <w:tab/>
      </w:r>
      <w:r w:rsidR="0071745A" w:rsidRPr="001F12DE">
        <w:rPr>
          <w:rStyle w:val="italique"/>
        </w:rPr>
        <w:t>Virtual Hard Disk v2</w:t>
      </w:r>
    </w:p>
    <w:p w14:paraId="36F3EF30" w14:textId="74E51951" w:rsidR="00DA6929" w:rsidRPr="005340A1" w:rsidRDefault="005340A1" w:rsidP="00DA6929">
      <w:pPr>
        <w:rPr>
          <w:rStyle w:val="gras"/>
          <w:b w:val="0"/>
        </w:rPr>
      </w:pPr>
      <w:proofErr w:type="spellStart"/>
      <w:proofErr w:type="gramStart"/>
      <w:r w:rsidRPr="005340A1">
        <w:rPr>
          <w:rStyle w:val="gras"/>
        </w:rPr>
        <w:t>vI</w:t>
      </w:r>
      <w:proofErr w:type="spellEnd"/>
      <w:r w:rsidRPr="005340A1">
        <w:rPr>
          <w:rStyle w:val="gras"/>
          <w:lang w:val="en-US"/>
        </w:rPr>
        <w:t>DM</w:t>
      </w:r>
      <w:proofErr w:type="gramEnd"/>
      <w:r w:rsidRPr="005340A1">
        <w:rPr>
          <w:lang w:val="en-US"/>
        </w:rPr>
        <w:tab/>
      </w:r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VMware Identity Manger</w:t>
      </w:r>
    </w:p>
    <w:p w14:paraId="5D0C2698" w14:textId="77777777" w:rsidR="005340A1" w:rsidRPr="005340A1" w:rsidRDefault="005340A1" w:rsidP="005340A1">
      <w:pPr>
        <w:rPr>
          <w:lang w:val="en-US"/>
        </w:rPr>
      </w:pPr>
      <w:r w:rsidRPr="005340A1">
        <w:rPr>
          <w:rStyle w:val="gras"/>
          <w:lang w:val="en-US"/>
        </w:rPr>
        <w:t>VLAN</w:t>
      </w:r>
      <w:r w:rsidRPr="005340A1">
        <w:rPr>
          <w:rStyle w:val="gras"/>
          <w:lang w:val="en-US"/>
        </w:rPr>
        <w:tab/>
      </w:r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Virtual Local Area Network</w:t>
      </w:r>
    </w:p>
    <w:p w14:paraId="65B77006" w14:textId="79ED1667" w:rsidR="001F12DE" w:rsidRPr="001F12DE" w:rsidRDefault="00645E17" w:rsidP="00DA6929">
      <w:pPr>
        <w:rPr>
          <w:rStyle w:val="gras"/>
          <w:b w:val="0"/>
          <w:lang w:val="en-US"/>
        </w:rPr>
      </w:pPr>
      <w:r w:rsidRPr="00C14766">
        <w:rPr>
          <w:rStyle w:val="gras"/>
          <w:lang w:val="en-US"/>
        </w:rPr>
        <w:t>VM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B766D3" w:rsidRPr="001F12DE">
        <w:rPr>
          <w:rStyle w:val="italique"/>
          <w:lang w:val="en-US"/>
        </w:rPr>
        <w:t>Virtual Machine</w:t>
      </w:r>
    </w:p>
    <w:p w14:paraId="048E254D" w14:textId="655FE122" w:rsidR="004628A8" w:rsidRDefault="004628A8" w:rsidP="00DA6929">
      <w:pPr>
        <w:rPr>
          <w:lang w:val="en-US"/>
        </w:rPr>
      </w:pPr>
      <w:r w:rsidRPr="002E4826">
        <w:rPr>
          <w:rStyle w:val="gras"/>
          <w:lang w:val="en-US"/>
        </w:rPr>
        <w:t>VMCA</w:t>
      </w:r>
      <w:r w:rsidRPr="002E4826">
        <w:rPr>
          <w:lang w:val="en-US"/>
        </w:rPr>
        <w:tab/>
      </w:r>
      <w:r w:rsidRPr="002E4826">
        <w:rPr>
          <w:lang w:val="en-US"/>
        </w:rPr>
        <w:tab/>
      </w:r>
      <w:r w:rsidR="004F76A0" w:rsidRPr="001F12DE">
        <w:rPr>
          <w:rStyle w:val="italique"/>
          <w:lang w:val="en-US"/>
        </w:rPr>
        <w:t>VMware Certificate Authority</w:t>
      </w:r>
    </w:p>
    <w:p w14:paraId="2AC65D3E" w14:textId="17815E56" w:rsidR="00DF1516" w:rsidRDefault="00DF1516" w:rsidP="00DA6929">
      <w:pPr>
        <w:rPr>
          <w:lang w:val="en-US"/>
        </w:rPr>
      </w:pPr>
      <w:r w:rsidRPr="001F12DE">
        <w:rPr>
          <w:rStyle w:val="gras"/>
          <w:lang w:val="en-US"/>
        </w:rPr>
        <w:t>VMCS</w:t>
      </w:r>
      <w:r w:rsidR="003046A3" w:rsidRPr="001F12DE">
        <w:rPr>
          <w:rStyle w:val="gras"/>
          <w:lang w:val="en-US"/>
        </w:rPr>
        <w:tab/>
      </w:r>
      <w:r w:rsidR="003046A3" w:rsidRPr="003046A3">
        <w:rPr>
          <w:lang w:val="en-US"/>
        </w:rPr>
        <w:tab/>
      </w:r>
      <w:r w:rsidR="003046A3" w:rsidRPr="001F12DE">
        <w:rPr>
          <w:rStyle w:val="italique"/>
          <w:lang w:val="en-US"/>
        </w:rPr>
        <w:t>Virtual Machine Control Structure</w:t>
      </w:r>
      <w:r w:rsidR="003046A3" w:rsidRPr="003046A3">
        <w:rPr>
          <w:lang w:val="en-US"/>
        </w:rPr>
        <w:t xml:space="preserve"> (AMD)</w:t>
      </w:r>
    </w:p>
    <w:p w14:paraId="2345CDA9" w14:textId="45DAE2B0" w:rsidR="001F12DE" w:rsidRPr="001F12DE" w:rsidRDefault="001F12DE" w:rsidP="00DA6929">
      <w:pPr>
        <w:rPr>
          <w:rStyle w:val="gras"/>
          <w:b w:val="0"/>
          <w:lang w:val="en-US"/>
        </w:rPr>
      </w:pPr>
      <w:r w:rsidRPr="001F12DE">
        <w:rPr>
          <w:rStyle w:val="gras"/>
          <w:lang w:val="en-US"/>
        </w:rPr>
        <w:t>VMDK</w:t>
      </w:r>
      <w:r w:rsidRPr="001F12DE">
        <w:rPr>
          <w:rStyle w:val="gras"/>
          <w:lang w:val="en-US"/>
        </w:rPr>
        <w:tab/>
      </w:r>
      <w:r w:rsidRPr="001F12DE">
        <w:rPr>
          <w:rStyle w:val="gras"/>
          <w:lang w:val="en-US"/>
        </w:rPr>
        <w:tab/>
      </w:r>
      <w:r w:rsidRPr="001F12DE">
        <w:rPr>
          <w:rStyle w:val="italique"/>
          <w:lang w:val="en-US"/>
        </w:rPr>
        <w:t>VMware Virtual Machine Disk</w:t>
      </w:r>
    </w:p>
    <w:p w14:paraId="07F7F53B" w14:textId="7D759799" w:rsidR="001F12DE" w:rsidRPr="001F12DE" w:rsidRDefault="001F12DE" w:rsidP="00DA6929">
      <w:pPr>
        <w:rPr>
          <w:rStyle w:val="gras"/>
          <w:b w:val="0"/>
          <w:lang w:val="en-US"/>
        </w:rPr>
      </w:pPr>
      <w:r w:rsidRPr="001F12DE">
        <w:rPr>
          <w:rStyle w:val="gras"/>
          <w:lang w:val="en-US"/>
        </w:rPr>
        <w:t>VMM</w:t>
      </w:r>
      <w:r w:rsidRPr="001F12DE">
        <w:rPr>
          <w:rStyle w:val="gras"/>
          <w:lang w:val="en-US"/>
        </w:rPr>
        <w:tab/>
      </w:r>
      <w:r w:rsidRPr="001F12DE">
        <w:rPr>
          <w:rStyle w:val="gras"/>
          <w:lang w:val="en-US"/>
        </w:rPr>
        <w:tab/>
      </w:r>
      <w:r w:rsidRPr="001F12DE">
        <w:rPr>
          <w:rStyle w:val="italique"/>
          <w:lang w:val="en-US"/>
        </w:rPr>
        <w:t>Virtual Machine Monitor</w:t>
      </w:r>
    </w:p>
    <w:p w14:paraId="675B1817" w14:textId="345A5191" w:rsidR="002B4F3C" w:rsidRDefault="002B4F3C" w:rsidP="00DA6929">
      <w:pPr>
        <w:rPr>
          <w:lang w:val="en-US"/>
        </w:rPr>
      </w:pPr>
      <w:r w:rsidRPr="001F12DE">
        <w:rPr>
          <w:rStyle w:val="gras"/>
          <w:lang w:val="en-US"/>
        </w:rPr>
        <w:t>VMRC</w:t>
      </w:r>
      <w:r w:rsidR="00A82C53" w:rsidRPr="00A82C53">
        <w:rPr>
          <w:lang w:val="en-US"/>
        </w:rPr>
        <w:tab/>
      </w:r>
      <w:r w:rsidR="00A82C53" w:rsidRPr="00A82C53">
        <w:rPr>
          <w:lang w:val="en-US"/>
        </w:rPr>
        <w:tab/>
      </w:r>
      <w:r w:rsidR="00A82C53" w:rsidRPr="001F12DE">
        <w:rPr>
          <w:rStyle w:val="italique"/>
          <w:lang w:val="en-US"/>
        </w:rPr>
        <w:t>VMware Remote Console</w:t>
      </w:r>
    </w:p>
    <w:p w14:paraId="701F2802" w14:textId="2626FB75" w:rsidR="005340A1" w:rsidRDefault="005340A1" w:rsidP="00DA6929">
      <w:pPr>
        <w:rPr>
          <w:lang w:val="en-US"/>
        </w:rPr>
      </w:pPr>
      <w:r w:rsidRPr="005340A1">
        <w:rPr>
          <w:rStyle w:val="gras"/>
          <w:lang w:val="en-US"/>
        </w:rPr>
        <w:t>VMX</w:t>
      </w:r>
      <w:r w:rsidRPr="005340A1">
        <w:rPr>
          <w:rStyle w:val="gras"/>
          <w:lang w:val="en-US"/>
        </w:rPr>
        <w:tab/>
      </w:r>
      <w:r w:rsidRPr="005340A1">
        <w:rPr>
          <w:rStyle w:val="gras"/>
          <w:lang w:val="en-US"/>
        </w:rPr>
        <w:tab/>
      </w:r>
      <w:r w:rsidRPr="001F12DE">
        <w:rPr>
          <w:rStyle w:val="italique"/>
          <w:lang w:val="en-US"/>
        </w:rPr>
        <w:t>Virtual Machine Configuration</w:t>
      </w:r>
      <w:r w:rsidRPr="005340A1">
        <w:rPr>
          <w:lang w:val="en-US"/>
        </w:rPr>
        <w:t xml:space="preserve"> (VMware)</w:t>
      </w:r>
    </w:p>
    <w:p w14:paraId="3D621963" w14:textId="77777777" w:rsidR="005340A1" w:rsidRPr="005340A1" w:rsidRDefault="005340A1" w:rsidP="005340A1">
      <w:pPr>
        <w:rPr>
          <w:lang w:val="en-US"/>
        </w:rPr>
      </w:pPr>
      <w:proofErr w:type="spellStart"/>
      <w:r w:rsidRPr="005340A1">
        <w:rPr>
          <w:rStyle w:val="gras"/>
          <w:lang w:val="en-US"/>
        </w:rPr>
        <w:t>vNIC</w:t>
      </w:r>
      <w:proofErr w:type="spellEnd"/>
      <w:r w:rsidRPr="005340A1">
        <w:rPr>
          <w:rStyle w:val="gras"/>
          <w:lang w:val="en-US"/>
        </w:rPr>
        <w:tab/>
      </w:r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Virtual Network Interface Card</w:t>
      </w:r>
    </w:p>
    <w:p w14:paraId="0E53BC0E" w14:textId="30D521CB" w:rsidR="005340A1" w:rsidRPr="005340A1" w:rsidRDefault="005340A1" w:rsidP="00DA6929">
      <w:pPr>
        <w:rPr>
          <w:b/>
          <w:lang w:val="en-US"/>
        </w:rPr>
      </w:pPr>
      <w:proofErr w:type="spellStart"/>
      <w:r w:rsidRPr="005340A1">
        <w:rPr>
          <w:rStyle w:val="gras"/>
          <w:lang w:val="en-US"/>
        </w:rPr>
        <w:t>vNUMA</w:t>
      </w:r>
      <w:proofErr w:type="spellEnd"/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Virtual Non-Uniform Memory Access</w:t>
      </w:r>
      <w:r w:rsidRPr="005340A1">
        <w:rPr>
          <w:lang w:val="en-US"/>
        </w:rPr>
        <w:t xml:space="preserve"> (VMware)</w:t>
      </w:r>
    </w:p>
    <w:p w14:paraId="6FE56BF7" w14:textId="5579604D" w:rsidR="005340A1" w:rsidRDefault="00871A5A" w:rsidP="00DA6929">
      <w:pPr>
        <w:rPr>
          <w:lang w:val="en-US"/>
        </w:rPr>
      </w:pPr>
      <w:r w:rsidRPr="002E4826">
        <w:rPr>
          <w:rStyle w:val="gras"/>
        </w:rPr>
        <w:t>VR</w:t>
      </w:r>
      <w:r w:rsidRPr="00B766D3">
        <w:rPr>
          <w:lang w:val="en-US"/>
        </w:rPr>
        <w:tab/>
      </w:r>
      <w:r w:rsidRPr="00B766D3">
        <w:rPr>
          <w:lang w:val="en-US"/>
        </w:rPr>
        <w:tab/>
      </w:r>
      <w:r w:rsidRPr="001F12DE">
        <w:rPr>
          <w:rStyle w:val="italique"/>
        </w:rPr>
        <w:t>Virtual Reality</w:t>
      </w:r>
    </w:p>
    <w:p w14:paraId="44173D7C" w14:textId="2D471E8F" w:rsidR="003829D6" w:rsidRDefault="003829D6" w:rsidP="00DA6929">
      <w:pPr>
        <w:rPr>
          <w:lang w:val="en-US"/>
        </w:rPr>
      </w:pPr>
      <w:r w:rsidRPr="002E4826">
        <w:rPr>
          <w:rStyle w:val="gras"/>
        </w:rPr>
        <w:lastRenderedPageBreak/>
        <w:t>VRF</w:t>
      </w:r>
      <w:r w:rsidRPr="003829D6">
        <w:rPr>
          <w:lang w:val="en-US"/>
        </w:rPr>
        <w:tab/>
      </w:r>
      <w:r w:rsidRPr="003829D6">
        <w:rPr>
          <w:lang w:val="en-US"/>
        </w:rPr>
        <w:tab/>
      </w:r>
      <w:r w:rsidRPr="001F12DE">
        <w:rPr>
          <w:rStyle w:val="italique"/>
        </w:rPr>
        <w:t xml:space="preserve">Virtual </w:t>
      </w:r>
      <w:proofErr w:type="spellStart"/>
      <w:r w:rsidRPr="001F12DE">
        <w:rPr>
          <w:rStyle w:val="italique"/>
        </w:rPr>
        <w:t>Routing</w:t>
      </w:r>
      <w:proofErr w:type="spellEnd"/>
      <w:r w:rsidRPr="001F12DE">
        <w:rPr>
          <w:rStyle w:val="italique"/>
        </w:rPr>
        <w:t xml:space="preserve"> and </w:t>
      </w:r>
      <w:proofErr w:type="spellStart"/>
      <w:r w:rsidRPr="001F12DE">
        <w:rPr>
          <w:rStyle w:val="italique"/>
        </w:rPr>
        <w:t>Forwarding</w:t>
      </w:r>
      <w:proofErr w:type="spellEnd"/>
    </w:p>
    <w:p w14:paraId="09EB4D4A" w14:textId="48789859" w:rsidR="005340A1" w:rsidRDefault="005340A1" w:rsidP="00DA6929">
      <w:r w:rsidRPr="005340A1">
        <w:rPr>
          <w:rStyle w:val="gras"/>
        </w:rPr>
        <w:t>VRRP</w:t>
      </w:r>
      <w:r w:rsidRPr="005340A1">
        <w:rPr>
          <w:rStyle w:val="gras"/>
        </w:rPr>
        <w:tab/>
      </w:r>
      <w:r w:rsidRPr="005340A1">
        <w:rPr>
          <w:rStyle w:val="gras"/>
        </w:rPr>
        <w:tab/>
      </w:r>
      <w:r w:rsidRPr="001F12DE">
        <w:rPr>
          <w:rStyle w:val="italique"/>
        </w:rPr>
        <w:t xml:space="preserve">Virtual </w:t>
      </w:r>
      <w:proofErr w:type="spellStart"/>
      <w:r w:rsidRPr="001F12DE">
        <w:rPr>
          <w:rStyle w:val="italique"/>
        </w:rPr>
        <w:t>Redundancy</w:t>
      </w:r>
      <w:proofErr w:type="spellEnd"/>
      <w:r w:rsidRPr="001F12DE">
        <w:rPr>
          <w:rStyle w:val="italique"/>
        </w:rPr>
        <w:t xml:space="preserve"> </w:t>
      </w:r>
      <w:proofErr w:type="spellStart"/>
      <w:r w:rsidRPr="001F12DE">
        <w:rPr>
          <w:rStyle w:val="italique"/>
        </w:rPr>
        <w:t>Routing</w:t>
      </w:r>
      <w:proofErr w:type="spellEnd"/>
      <w:r w:rsidRPr="001F12DE">
        <w:rPr>
          <w:rStyle w:val="italique"/>
        </w:rPr>
        <w:t xml:space="preserve"> Protocol</w:t>
      </w:r>
    </w:p>
    <w:p w14:paraId="6CE5BF2B" w14:textId="1CB994E3" w:rsidR="005340A1" w:rsidRPr="005340A1" w:rsidRDefault="005340A1" w:rsidP="00DA6929">
      <w:pPr>
        <w:rPr>
          <w:b/>
          <w:lang w:val="en-US"/>
        </w:rPr>
      </w:pPr>
      <w:proofErr w:type="spellStart"/>
      <w:r w:rsidRPr="005340A1">
        <w:rPr>
          <w:rStyle w:val="gras"/>
          <w:lang w:val="en-US"/>
        </w:rPr>
        <w:t>vSAN</w:t>
      </w:r>
      <w:proofErr w:type="spellEnd"/>
      <w:r w:rsidRPr="005340A1">
        <w:rPr>
          <w:rStyle w:val="gras"/>
          <w:lang w:val="en-US"/>
        </w:rPr>
        <w:tab/>
      </w:r>
      <w:r w:rsidRPr="005340A1">
        <w:rPr>
          <w:rStyle w:val="gras"/>
          <w:lang w:val="en-US"/>
        </w:rPr>
        <w:tab/>
      </w:r>
      <w:r w:rsidRPr="005340A1">
        <w:rPr>
          <w:lang w:val="en-US"/>
        </w:rPr>
        <w:t>Solution SDS de VMware</w:t>
      </w:r>
    </w:p>
    <w:p w14:paraId="17BF16CC" w14:textId="5DA7D145" w:rsidR="002E4826" w:rsidRDefault="005340A1" w:rsidP="00DA6929">
      <w:pPr>
        <w:rPr>
          <w:lang w:val="en-US"/>
        </w:rPr>
      </w:pPr>
      <w:r w:rsidRPr="005340A1">
        <w:rPr>
          <w:rStyle w:val="gras"/>
          <w:lang w:val="en-US"/>
        </w:rPr>
        <w:t>VS</w:t>
      </w:r>
      <w:r w:rsidRPr="005340A1">
        <w:rPr>
          <w:rStyle w:val="gras"/>
          <w:lang w:val="en-US"/>
        </w:rPr>
        <w:t>C</w:t>
      </w:r>
      <w:r w:rsidRPr="005340A1">
        <w:rPr>
          <w:lang w:val="en-US"/>
        </w:rPr>
        <w:tab/>
      </w:r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Virtualization Service Consumers</w:t>
      </w:r>
      <w:r w:rsidRPr="005340A1">
        <w:rPr>
          <w:lang w:val="en-US"/>
        </w:rPr>
        <w:t xml:space="preserve"> (Hyper-V)</w:t>
      </w:r>
    </w:p>
    <w:p w14:paraId="37B4BA05" w14:textId="006F21A5" w:rsidR="005340A1" w:rsidRPr="005340A1" w:rsidRDefault="005340A1" w:rsidP="00DA6929">
      <w:pPr>
        <w:rPr>
          <w:b/>
          <w:lang w:val="en-US"/>
        </w:rPr>
      </w:pPr>
      <w:r w:rsidRPr="005340A1">
        <w:rPr>
          <w:rStyle w:val="gras"/>
          <w:lang w:val="en-US"/>
        </w:rPr>
        <w:t>VSP</w:t>
      </w:r>
      <w:r w:rsidRPr="005340A1">
        <w:rPr>
          <w:lang w:val="en-US"/>
        </w:rPr>
        <w:tab/>
      </w:r>
      <w:r w:rsidRPr="005340A1">
        <w:rPr>
          <w:lang w:val="en-US"/>
        </w:rPr>
        <w:tab/>
      </w:r>
      <w:r w:rsidRPr="001F12DE">
        <w:rPr>
          <w:rStyle w:val="italique"/>
          <w:lang w:val="en-US"/>
        </w:rPr>
        <w:t>Virtualization Service Providers</w:t>
      </w:r>
      <w:r w:rsidRPr="005340A1">
        <w:rPr>
          <w:lang w:val="en-US"/>
        </w:rPr>
        <w:t xml:space="preserve"> (Hyper-V)</w:t>
      </w:r>
    </w:p>
    <w:p w14:paraId="0176836C" w14:textId="6788CFFF" w:rsidR="00D627FD" w:rsidRPr="00C14766" w:rsidRDefault="00933476" w:rsidP="00D627FD">
      <w:pPr>
        <w:rPr>
          <w:lang w:val="en-US"/>
        </w:rPr>
      </w:pPr>
      <w:proofErr w:type="spellStart"/>
      <w:r w:rsidRPr="005340A1">
        <w:rPr>
          <w:rStyle w:val="gras"/>
          <w:lang w:val="en-US"/>
        </w:rPr>
        <w:t>v</w:t>
      </w:r>
      <w:r w:rsidR="003829D6" w:rsidRPr="005340A1">
        <w:rPr>
          <w:rStyle w:val="gras"/>
          <w:lang w:val="en-US"/>
        </w:rPr>
        <w:t>SS</w:t>
      </w:r>
      <w:proofErr w:type="spellEnd"/>
      <w:r w:rsidR="003829D6" w:rsidRPr="003C36F3">
        <w:rPr>
          <w:lang w:val="en-US"/>
        </w:rPr>
        <w:tab/>
      </w:r>
      <w:r w:rsidR="003829D6" w:rsidRPr="003C36F3">
        <w:rPr>
          <w:lang w:val="en-US"/>
        </w:rPr>
        <w:tab/>
      </w:r>
      <w:r w:rsidR="003829D6" w:rsidRPr="001F12DE">
        <w:rPr>
          <w:rStyle w:val="italique"/>
        </w:rPr>
        <w:t>V</w:t>
      </w:r>
      <w:r w:rsidR="0047138F" w:rsidRPr="001F12DE">
        <w:rPr>
          <w:rStyle w:val="italique"/>
        </w:rPr>
        <w:t>Mware</w:t>
      </w:r>
      <w:r w:rsidR="003829D6" w:rsidRPr="001F12DE">
        <w:rPr>
          <w:rStyle w:val="italique"/>
        </w:rPr>
        <w:t xml:space="preserve"> Stand</w:t>
      </w:r>
      <w:r w:rsidR="003C36F3" w:rsidRPr="001F12DE">
        <w:rPr>
          <w:rStyle w:val="italique"/>
        </w:rPr>
        <w:t xml:space="preserve">ard </w:t>
      </w:r>
      <w:r w:rsidR="0047138F" w:rsidRPr="001F12DE">
        <w:rPr>
          <w:rStyle w:val="italique"/>
        </w:rPr>
        <w:t xml:space="preserve">Virtual </w:t>
      </w:r>
      <w:r w:rsidR="003C36F3" w:rsidRPr="001F12DE">
        <w:rPr>
          <w:rStyle w:val="italique"/>
        </w:rPr>
        <w:t>Switch</w:t>
      </w:r>
      <w:r w:rsidR="003C36F3" w:rsidRPr="003C36F3">
        <w:rPr>
          <w:lang w:val="en-US"/>
        </w:rPr>
        <w:t xml:space="preserve"> </w:t>
      </w:r>
      <w:proofErr w:type="spellStart"/>
      <w:r w:rsidR="003C36F3" w:rsidRPr="003C36F3">
        <w:rPr>
          <w:lang w:val="en-US"/>
        </w:rPr>
        <w:t>ou</w:t>
      </w:r>
      <w:proofErr w:type="spellEnd"/>
      <w:r w:rsidR="003C36F3" w:rsidRPr="003C36F3">
        <w:rPr>
          <w:lang w:val="en-US"/>
        </w:rPr>
        <w:t xml:space="preserve"> </w:t>
      </w:r>
      <w:proofErr w:type="spellStart"/>
      <w:r w:rsidR="003C36F3" w:rsidRPr="001F12DE">
        <w:rPr>
          <w:rStyle w:val="italique"/>
        </w:rPr>
        <w:t>vSwitch</w:t>
      </w:r>
      <w:proofErr w:type="spellEnd"/>
    </w:p>
    <w:p w14:paraId="72DC1DF7" w14:textId="1E67B02B" w:rsidR="00D627FD" w:rsidRDefault="003D3D70" w:rsidP="00DA6929">
      <w:pPr>
        <w:rPr>
          <w:lang w:val="en-US"/>
        </w:rPr>
      </w:pPr>
      <w:r w:rsidRPr="003D3D70">
        <w:rPr>
          <w:rStyle w:val="gras"/>
          <w:lang w:val="en-US"/>
        </w:rPr>
        <w:t>VT</w:t>
      </w:r>
      <w:r w:rsidRPr="003D3D70">
        <w:rPr>
          <w:rStyle w:val="gras"/>
          <w:lang w:val="en-US"/>
        </w:rPr>
        <w:tab/>
      </w:r>
      <w:r w:rsidRPr="003D3D70">
        <w:rPr>
          <w:rStyle w:val="gras"/>
          <w:lang w:val="en-US"/>
        </w:rPr>
        <w:tab/>
      </w:r>
      <w:proofErr w:type="spellStart"/>
      <w:r w:rsidRPr="001F12DE">
        <w:rPr>
          <w:rStyle w:val="italique"/>
        </w:rPr>
        <w:t>Virtualization</w:t>
      </w:r>
      <w:proofErr w:type="spellEnd"/>
      <w:r w:rsidRPr="001F12DE">
        <w:rPr>
          <w:rStyle w:val="italique"/>
        </w:rPr>
        <w:t xml:space="preserve"> Technology</w:t>
      </w:r>
      <w:r w:rsidRPr="005F1F7B">
        <w:rPr>
          <w:lang w:val="en-US"/>
        </w:rPr>
        <w:t xml:space="preserve"> (Intel)</w:t>
      </w:r>
    </w:p>
    <w:p w14:paraId="4E46659C" w14:textId="77777777" w:rsidR="005340A1" w:rsidRPr="003D3D70" w:rsidRDefault="005340A1" w:rsidP="00DA6929">
      <w:pPr>
        <w:rPr>
          <w:rStyle w:val="gras"/>
          <w:lang w:val="en-US"/>
        </w:rPr>
      </w:pPr>
    </w:p>
    <w:p w14:paraId="1F2A72E0" w14:textId="48601877" w:rsidR="00596E39" w:rsidRDefault="00596E39" w:rsidP="00596E39">
      <w:pPr>
        <w:rPr>
          <w:lang w:val="en-US"/>
        </w:rPr>
      </w:pPr>
      <w:r w:rsidRPr="00596E39">
        <w:rPr>
          <w:rStyle w:val="gras"/>
          <w:lang w:val="en-US"/>
        </w:rPr>
        <w:t>W</w:t>
      </w:r>
      <w:r w:rsidRPr="00C14766">
        <w:rPr>
          <w:rStyle w:val="gras"/>
          <w:lang w:val="en-US"/>
        </w:rPr>
        <w:t>AF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r w:rsidR="00BF1632" w:rsidRPr="001F12DE">
        <w:rPr>
          <w:rStyle w:val="italique"/>
        </w:rPr>
        <w:t>Web Application Firewall</w:t>
      </w:r>
    </w:p>
    <w:p w14:paraId="23CF6ED4" w14:textId="77777777" w:rsidR="005340A1" w:rsidRPr="00BF1632" w:rsidRDefault="005340A1" w:rsidP="00596E39">
      <w:pPr>
        <w:rPr>
          <w:lang w:val="en-US"/>
        </w:rPr>
      </w:pPr>
    </w:p>
    <w:p w14:paraId="23E0BDC9" w14:textId="67DB83C5" w:rsidR="00AF60BC" w:rsidRPr="001F12DE" w:rsidRDefault="00AF60BC" w:rsidP="00596E39">
      <w:pPr>
        <w:rPr>
          <w:rStyle w:val="italique"/>
        </w:rPr>
      </w:pPr>
      <w:r w:rsidRPr="00C14766">
        <w:rPr>
          <w:rStyle w:val="gras"/>
          <w:lang w:val="en-US"/>
        </w:rPr>
        <w:t>XCP</w:t>
      </w:r>
      <w:r w:rsidRPr="00C14766">
        <w:rPr>
          <w:rStyle w:val="gras"/>
          <w:lang w:val="en-US"/>
        </w:rPr>
        <w:tab/>
      </w:r>
      <w:r w:rsidRPr="00C14766">
        <w:rPr>
          <w:rStyle w:val="gras"/>
          <w:lang w:val="en-US"/>
        </w:rPr>
        <w:tab/>
      </w:r>
      <w:proofErr w:type="spellStart"/>
      <w:r w:rsidR="00D874F9" w:rsidRPr="001F12DE">
        <w:rPr>
          <w:rStyle w:val="italique"/>
        </w:rPr>
        <w:t>Xen</w:t>
      </w:r>
      <w:proofErr w:type="spellEnd"/>
      <w:r w:rsidR="00D874F9" w:rsidRPr="001F12DE">
        <w:rPr>
          <w:rStyle w:val="italique"/>
        </w:rPr>
        <w:t xml:space="preserve"> Cloud Platform</w:t>
      </w:r>
    </w:p>
    <w:p w14:paraId="723DEB8E" w14:textId="0BD6FED5" w:rsidR="00F32C95" w:rsidRDefault="003368DB" w:rsidP="00DA6929">
      <w:pPr>
        <w:rPr>
          <w:lang w:val="en-US"/>
        </w:rPr>
      </w:pPr>
      <w:r w:rsidRPr="00C14766">
        <w:rPr>
          <w:rStyle w:val="gras"/>
          <w:lang w:val="en-US"/>
        </w:rPr>
        <w:t>XSS</w:t>
      </w:r>
      <w:r w:rsidRPr="003368DB">
        <w:rPr>
          <w:rStyle w:val="gras"/>
          <w:lang w:val="en-US"/>
        </w:rPr>
        <w:tab/>
      </w:r>
      <w:r w:rsidRPr="003368DB">
        <w:rPr>
          <w:rStyle w:val="gras"/>
          <w:lang w:val="en-US"/>
        </w:rPr>
        <w:tab/>
      </w:r>
      <w:r w:rsidR="00BF1632" w:rsidRPr="001F12DE">
        <w:rPr>
          <w:rStyle w:val="italique"/>
          <w:lang w:val="en-US"/>
        </w:rPr>
        <w:t>Cross-Site Scripting</w:t>
      </w:r>
    </w:p>
    <w:p w14:paraId="201683A6" w14:textId="77777777" w:rsidR="005340A1" w:rsidRPr="005340A1" w:rsidRDefault="005340A1" w:rsidP="00DA6929">
      <w:pPr>
        <w:rPr>
          <w:rStyle w:val="gras"/>
          <w:b w:val="0"/>
          <w:lang w:val="en-US"/>
        </w:rPr>
      </w:pPr>
    </w:p>
    <w:p w14:paraId="3DA1C9D1" w14:textId="3A6ABB0E" w:rsidR="00DD063C" w:rsidRPr="001F12DE" w:rsidRDefault="00DD063C" w:rsidP="00DA6929">
      <w:pPr>
        <w:rPr>
          <w:rStyle w:val="italique"/>
        </w:rPr>
      </w:pPr>
      <w:r w:rsidRPr="005340A1">
        <w:rPr>
          <w:rStyle w:val="gras"/>
        </w:rPr>
        <w:t xml:space="preserve">YAML </w:t>
      </w:r>
      <w:r w:rsidR="00AB0C40" w:rsidRPr="00AB0C40">
        <w:rPr>
          <w:lang w:val="en-US"/>
        </w:rPr>
        <w:tab/>
      </w:r>
      <w:r w:rsidR="00AB0C40" w:rsidRPr="00AB0C40">
        <w:rPr>
          <w:lang w:val="en-US"/>
        </w:rPr>
        <w:tab/>
      </w:r>
      <w:proofErr w:type="spellStart"/>
      <w:r w:rsidR="00AB0C40" w:rsidRPr="001F12DE">
        <w:rPr>
          <w:rStyle w:val="italique"/>
        </w:rPr>
        <w:t>Yet</w:t>
      </w:r>
      <w:proofErr w:type="spellEnd"/>
      <w:r w:rsidR="00AB0C40" w:rsidRPr="001F12DE">
        <w:rPr>
          <w:rStyle w:val="italique"/>
        </w:rPr>
        <w:t xml:space="preserve"> </w:t>
      </w:r>
      <w:proofErr w:type="spellStart"/>
      <w:r w:rsidR="00AB0C40" w:rsidRPr="001F12DE">
        <w:rPr>
          <w:rStyle w:val="italique"/>
        </w:rPr>
        <w:t>Another</w:t>
      </w:r>
      <w:proofErr w:type="spellEnd"/>
      <w:r w:rsidR="00AB0C40" w:rsidRPr="001F12DE">
        <w:rPr>
          <w:rStyle w:val="italique"/>
        </w:rPr>
        <w:t xml:space="preserve"> Markup </w:t>
      </w:r>
      <w:proofErr w:type="spellStart"/>
      <w:r w:rsidR="00AB0C40" w:rsidRPr="001F12DE">
        <w:rPr>
          <w:rStyle w:val="italique"/>
        </w:rPr>
        <w:t>Language</w:t>
      </w:r>
      <w:proofErr w:type="spellEnd"/>
    </w:p>
    <w:p w14:paraId="0E4FEC25" w14:textId="1C5EC804" w:rsidR="00C30A1A" w:rsidRPr="00C14766" w:rsidRDefault="00C30A1A" w:rsidP="00DA6929">
      <w:pPr>
        <w:rPr>
          <w:rStyle w:val="gras"/>
          <w:lang w:val="en-US"/>
        </w:rPr>
      </w:pPr>
    </w:p>
    <w:p w14:paraId="6AFB9D4A" w14:textId="1AC53652" w:rsidR="00DA6929" w:rsidRDefault="00DA6929" w:rsidP="00DA6929">
      <w:pPr>
        <w:rPr>
          <w:rStyle w:val="gras"/>
          <w:lang w:val="en-US"/>
        </w:rPr>
      </w:pPr>
    </w:p>
    <w:p w14:paraId="24270C6B" w14:textId="53320BDA" w:rsidR="00BA5D76" w:rsidRDefault="00BA5D76" w:rsidP="00DA6929">
      <w:pPr>
        <w:rPr>
          <w:rStyle w:val="gras"/>
          <w:lang w:val="en-US"/>
        </w:rPr>
      </w:pPr>
    </w:p>
    <w:p w14:paraId="3EB49EA9" w14:textId="53829244" w:rsidR="00084558" w:rsidRDefault="00084558" w:rsidP="00DA6929">
      <w:pPr>
        <w:rPr>
          <w:rStyle w:val="gras"/>
          <w:lang w:val="en-US"/>
        </w:rPr>
      </w:pPr>
    </w:p>
    <w:p w14:paraId="5E7306E1" w14:textId="35657934" w:rsidR="00D17B96" w:rsidRPr="00DA6929" w:rsidRDefault="00D17B96" w:rsidP="00DA6929">
      <w:pPr>
        <w:rPr>
          <w:rStyle w:val="gras"/>
          <w:lang w:val="en-US"/>
        </w:rPr>
      </w:pPr>
    </w:p>
    <w:sectPr w:rsidR="00D17B96" w:rsidRPr="00DA6929" w:rsidSect="00813830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2552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5B51" w14:textId="77777777" w:rsidR="00F142B0" w:rsidRDefault="00F142B0">
      <w:r>
        <w:separator/>
      </w:r>
    </w:p>
    <w:p w14:paraId="474D25D1" w14:textId="77777777" w:rsidR="00F142B0" w:rsidRDefault="00F142B0"/>
  </w:endnote>
  <w:endnote w:type="continuationSeparator" w:id="0">
    <w:p w14:paraId="11E86EFC" w14:textId="77777777" w:rsidR="00F142B0" w:rsidRDefault="00F142B0">
      <w:r>
        <w:continuationSeparator/>
      </w:r>
    </w:p>
    <w:p w14:paraId="1CF66E39" w14:textId="77777777" w:rsidR="00F142B0" w:rsidRDefault="00F14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h BT">
    <w:charset w:val="00"/>
    <w:family w:val="swiss"/>
    <w:pitch w:val="variable"/>
    <w:sig w:usb0="00000087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Ligh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2BE12" w14:textId="77777777" w:rsidR="00FB3249" w:rsidRDefault="006B7804" w:rsidP="004A5407">
    <w:pPr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324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12AABC" w14:textId="77777777" w:rsidR="00FB3249" w:rsidRDefault="00FB3249" w:rsidP="003A4BF0">
    <w:pPr>
      <w:ind w:right="360"/>
    </w:pPr>
  </w:p>
  <w:p w14:paraId="382C9AE1" w14:textId="77777777" w:rsidR="00FB3249" w:rsidRDefault="00FB32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AB165" w14:textId="77777777" w:rsidR="00FB3249" w:rsidRDefault="00FB3249" w:rsidP="003A4BF0">
    <w:pPr>
      <w:ind w:right="360"/>
      <w:jc w:val="center"/>
    </w:pPr>
    <w:r>
      <w:t xml:space="preserve">Page </w:t>
    </w:r>
    <w:r w:rsidR="006B780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6B7804">
      <w:rPr>
        <w:rStyle w:val="PageNumber"/>
      </w:rPr>
      <w:fldChar w:fldCharType="separate"/>
    </w:r>
    <w:r w:rsidR="003C5AB6">
      <w:rPr>
        <w:rStyle w:val="PageNumber"/>
        <w:noProof/>
      </w:rPr>
      <w:t>1</w:t>
    </w:r>
    <w:r w:rsidR="006B7804">
      <w:rPr>
        <w:rStyle w:val="PageNumber"/>
      </w:rPr>
      <w:fldChar w:fldCharType="end"/>
    </w:r>
    <w:r>
      <w:rPr>
        <w:rStyle w:val="PageNumber"/>
      </w:rPr>
      <w:t xml:space="preserve"> sur </w:t>
    </w:r>
    <w:r w:rsidR="006B7804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6B7804">
      <w:rPr>
        <w:rStyle w:val="PageNumber"/>
      </w:rPr>
      <w:fldChar w:fldCharType="separate"/>
    </w:r>
    <w:r w:rsidR="003C5AB6">
      <w:rPr>
        <w:rStyle w:val="PageNumber"/>
        <w:noProof/>
      </w:rPr>
      <w:t>1</w:t>
    </w:r>
    <w:r w:rsidR="006B7804">
      <w:rPr>
        <w:rStyle w:val="PageNumber"/>
      </w:rPr>
      <w:fldChar w:fldCharType="end"/>
    </w:r>
  </w:p>
  <w:p w14:paraId="3C3441D0" w14:textId="77777777" w:rsidR="00FB3249" w:rsidRDefault="00FB32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80EAC" w14:textId="77777777" w:rsidR="00F142B0" w:rsidRDefault="00F142B0">
      <w:r>
        <w:separator/>
      </w:r>
    </w:p>
    <w:p w14:paraId="1427877F" w14:textId="77777777" w:rsidR="00F142B0" w:rsidRDefault="00F142B0"/>
  </w:footnote>
  <w:footnote w:type="continuationSeparator" w:id="0">
    <w:p w14:paraId="67A27560" w14:textId="77777777" w:rsidR="00F142B0" w:rsidRDefault="00F142B0">
      <w:r>
        <w:continuationSeparator/>
      </w:r>
    </w:p>
    <w:p w14:paraId="5E7DD47E" w14:textId="77777777" w:rsidR="00F142B0" w:rsidRDefault="00F14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0B525" w14:textId="77777777" w:rsidR="00FB3249" w:rsidRDefault="00FB3249"/>
  <w:p w14:paraId="1C01EC37" w14:textId="77777777" w:rsidR="00FB3249" w:rsidRDefault="00FB324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9654" w14:textId="7661D911" w:rsidR="00FB3249" w:rsidRDefault="00DA6929">
    <w:r>
      <w:t>Annexe : Glossaire</w:t>
    </w:r>
    <w:r w:rsidR="001F12DE">
      <w:t xml:space="preserve"> des acronymes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34.55pt" o:bullet="t">
        <v:imagedata r:id="rId1" o:title="puce"/>
      </v:shape>
    </w:pict>
  </w:numPicBullet>
  <w:abstractNum w:abstractNumId="0" w15:restartNumberingAfterBreak="0">
    <w:nsid w:val="FFFFFF7C"/>
    <w:multiLevelType w:val="singleLevel"/>
    <w:tmpl w:val="E162F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CA2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3B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4494EE"/>
    <w:lvl w:ilvl="0">
      <w:start w:val="1"/>
      <w:numFmt w:val="decimal"/>
      <w:pStyle w:val="listenu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12CCF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12E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039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225DB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2AF3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8EF3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49DD"/>
    <w:multiLevelType w:val="singleLevel"/>
    <w:tmpl w:val="612C4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NewsGoth BT" w:hAnsi="NewsGoth BT" w:hint="default"/>
        <w:b/>
        <w:i w:val="0"/>
        <w:sz w:val="26"/>
      </w:rPr>
    </w:lvl>
  </w:abstractNum>
  <w:abstractNum w:abstractNumId="11" w15:restartNumberingAfterBreak="0">
    <w:nsid w:val="06E95241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7DB0C87"/>
    <w:multiLevelType w:val="multilevel"/>
    <w:tmpl w:val="80720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A6456"/>
    <w:multiLevelType w:val="multilevel"/>
    <w:tmpl w:val="732E4F5C"/>
    <w:lvl w:ilvl="0">
      <w:start w:val="1"/>
      <w:numFmt w:val="upperLetter"/>
      <w:lvlText w:val="%1."/>
      <w:lvlJc w:val="left"/>
      <w:pPr>
        <w:tabs>
          <w:tab w:val="num" w:pos="1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lowerLetter"/>
      <w:lvlText w:val="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CF246FD"/>
    <w:multiLevelType w:val="singleLevel"/>
    <w:tmpl w:val="FBD486A2"/>
    <w:lvl w:ilvl="0">
      <w:start w:val="1"/>
      <w:numFmt w:val="bullet"/>
      <w:pStyle w:val="manip"/>
      <w:lvlText w:val="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b w:val="0"/>
        <w:bCs w:val="0"/>
        <w:i w:val="0"/>
        <w:iCs w:val="0"/>
        <w:sz w:val="18"/>
        <w:szCs w:val="18"/>
      </w:rPr>
    </w:lvl>
  </w:abstractNum>
  <w:abstractNum w:abstractNumId="15" w15:restartNumberingAfterBreak="0">
    <w:nsid w:val="0CF84833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273773A"/>
    <w:multiLevelType w:val="multilevel"/>
    <w:tmpl w:val="29AC220A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8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C64AC5"/>
    <w:multiLevelType w:val="hybridMultilevel"/>
    <w:tmpl w:val="1D1ACF7E"/>
    <w:lvl w:ilvl="0" w:tplc="068EDFA4">
      <w:start w:val="1"/>
      <w:numFmt w:val="bullet"/>
      <w:pStyle w:val="liste2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7A27DE"/>
    <w:multiLevelType w:val="multilevel"/>
    <w:tmpl w:val="41BC1A00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5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B21764"/>
    <w:multiLevelType w:val="hybridMultilevel"/>
    <w:tmpl w:val="B09CF7DC"/>
    <w:lvl w:ilvl="0" w:tplc="7A9E8668">
      <w:start w:val="1"/>
      <w:numFmt w:val="bullet"/>
      <w:pStyle w:val="remarque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0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2D61D8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1BA77B16"/>
    <w:multiLevelType w:val="multilevel"/>
    <w:tmpl w:val="8604EBA2"/>
    <w:lvl w:ilvl="0">
      <w:start w:val="1"/>
      <w:numFmt w:val="bullet"/>
      <w:lvlText w:val="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6600"/>
        <w:sz w:val="44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5D396B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3EB725D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38AE3287"/>
    <w:multiLevelType w:val="multilevel"/>
    <w:tmpl w:val="29F2B324"/>
    <w:lvl w:ilvl="0">
      <w:start w:val="1"/>
      <w:numFmt w:val="bullet"/>
      <w:lvlText w:val=""/>
      <w:lvlJc w:val="left"/>
      <w:pPr>
        <w:tabs>
          <w:tab w:val="num" w:pos="397"/>
        </w:tabs>
        <w:ind w:left="0" w:firstLine="0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61870"/>
    <w:multiLevelType w:val="multilevel"/>
    <w:tmpl w:val="8DA8D654"/>
    <w:lvl w:ilvl="0">
      <w:start w:val="1"/>
      <w:numFmt w:val="decimal"/>
      <w:pStyle w:val="titreni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niv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titreniv3"/>
      <w:lvlText w:val="%1.%2.%3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3BB54DFA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DD849D6"/>
    <w:multiLevelType w:val="multilevel"/>
    <w:tmpl w:val="15D4CA6C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FF9900"/>
        <w:sz w:val="7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00021F"/>
    <w:multiLevelType w:val="multilevel"/>
    <w:tmpl w:val="511ACEE8"/>
    <w:lvl w:ilvl="0">
      <w:start w:val="1"/>
      <w:numFmt w:val="bullet"/>
      <w:lvlText w:val=""/>
      <w:lvlJc w:val="left"/>
      <w:pPr>
        <w:tabs>
          <w:tab w:val="num" w:pos="397"/>
        </w:tabs>
        <w:ind w:left="0" w:firstLine="0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0A2CB3"/>
    <w:multiLevelType w:val="multilevel"/>
    <w:tmpl w:val="D556D7B8"/>
    <w:lvl w:ilvl="0">
      <w:start w:val="1"/>
      <w:numFmt w:val="bullet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96F7224"/>
    <w:multiLevelType w:val="multilevel"/>
    <w:tmpl w:val="0E96EE62"/>
    <w:lvl w:ilvl="0">
      <w:start w:val="1"/>
      <w:numFmt w:val="upperLetter"/>
      <w:suff w:val="space"/>
      <w:lvlText w:val="%1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sz w:val="36"/>
        <w:szCs w:val="36"/>
      </w:rPr>
    </w:lvl>
    <w:lvl w:ilvl="1">
      <w:start w:val="1"/>
      <w:numFmt w:val="decimal"/>
      <w:suff w:val="space"/>
      <w:lvlText w:val="%1.%2"/>
      <w:lvlJc w:val="left"/>
      <w:pPr>
        <w:ind w:left="357" w:hanging="357"/>
      </w:pPr>
      <w:rPr>
        <w:rFonts w:ascii="NewsGoth BT" w:hAnsi="NewsGoth BT" w:cs="NewsGoth BT" w:hint="default"/>
        <w:b/>
        <w:bCs/>
        <w:i w:val="0"/>
        <w:iCs w:val="0"/>
        <w:sz w:val="28"/>
        <w:szCs w:val="28"/>
      </w:rPr>
    </w:lvl>
    <w:lvl w:ilvl="2">
      <w:start w:val="1"/>
      <w:numFmt w:val="lowerLetter"/>
      <w:suff w:val="space"/>
      <w:lvlText w:val="%1.%2.%3"/>
      <w:lvlJc w:val="left"/>
      <w:pPr>
        <w:ind w:left="397" w:hanging="397"/>
      </w:pPr>
      <w:rPr>
        <w:rFonts w:ascii="NewsGoth BT" w:hAnsi="NewsGoth BT" w:cs="NewsGoth BT" w:hint="default"/>
        <w:b/>
        <w:bCs/>
        <w:i w:val="0"/>
        <w:iCs w:val="0"/>
        <w:sz w:val="24"/>
        <w:szCs w:val="24"/>
      </w:rPr>
    </w:lvl>
    <w:lvl w:ilvl="3">
      <w:start w:val="1"/>
      <w:numFmt w:val="bullet"/>
      <w:lvlText w:val="✔"/>
      <w:lvlJc w:val="left"/>
      <w:pPr>
        <w:tabs>
          <w:tab w:val="num" w:pos="1440"/>
        </w:tabs>
        <w:ind w:left="1440" w:hanging="360"/>
      </w:pPr>
      <w:rPr>
        <w:rFonts w:ascii="StarSymbol" w:hAnsi="Times New Roman" w:cs="StarSymbol" w:hint="default"/>
        <w:sz w:val="18"/>
        <w:szCs w:val="18"/>
      </w:rPr>
    </w:lvl>
    <w:lvl w:ilvl="4">
      <w:start w:val="1"/>
      <w:numFmt w:val="bullet"/>
      <w:lvlText w:val="✔"/>
      <w:lvlJc w:val="left"/>
      <w:pPr>
        <w:tabs>
          <w:tab w:val="num" w:pos="1800"/>
        </w:tabs>
        <w:ind w:left="1800" w:hanging="360"/>
      </w:pPr>
      <w:rPr>
        <w:rFonts w:ascii="StarSymbol" w:hAnsi="Times New Roman" w:cs="StarSymbol" w:hint="default"/>
        <w:sz w:val="18"/>
        <w:szCs w:val="18"/>
      </w:rPr>
    </w:lvl>
    <w:lvl w:ilvl="5">
      <w:start w:val="1"/>
      <w:numFmt w:val="bullet"/>
      <w:lvlText w:val="✔"/>
      <w:lvlJc w:val="left"/>
      <w:pPr>
        <w:tabs>
          <w:tab w:val="num" w:pos="2160"/>
        </w:tabs>
        <w:ind w:left="2160" w:hanging="360"/>
      </w:pPr>
      <w:rPr>
        <w:rFonts w:ascii="StarSymbol" w:hAnsi="Times New Roman" w:cs="StarSymbol" w:hint="default"/>
        <w:sz w:val="18"/>
        <w:szCs w:val="18"/>
      </w:rPr>
    </w:lvl>
    <w:lvl w:ilvl="6">
      <w:start w:val="1"/>
      <w:numFmt w:val="bullet"/>
      <w:lvlText w:val="✔"/>
      <w:lvlJc w:val="left"/>
      <w:pPr>
        <w:tabs>
          <w:tab w:val="num" w:pos="2520"/>
        </w:tabs>
        <w:ind w:left="2520" w:hanging="360"/>
      </w:pPr>
      <w:rPr>
        <w:rFonts w:ascii="StarSymbol" w:hAnsi="Times New Roman" w:cs="StarSymbol" w:hint="default"/>
        <w:sz w:val="18"/>
        <w:szCs w:val="18"/>
      </w:rPr>
    </w:lvl>
    <w:lvl w:ilvl="7">
      <w:start w:val="1"/>
      <w:numFmt w:val="bullet"/>
      <w:lvlText w:val="✔"/>
      <w:lvlJc w:val="left"/>
      <w:pPr>
        <w:tabs>
          <w:tab w:val="num" w:pos="2880"/>
        </w:tabs>
        <w:ind w:left="2880" w:hanging="360"/>
      </w:pPr>
      <w:rPr>
        <w:rFonts w:ascii="StarSymbol" w:hAnsi="Times New Roman" w:cs="StarSymbol" w:hint="default"/>
        <w:sz w:val="18"/>
        <w:szCs w:val="18"/>
      </w:rPr>
    </w:lvl>
    <w:lvl w:ilvl="8">
      <w:start w:val="1"/>
      <w:numFmt w:val="bullet"/>
      <w:lvlText w:val="✔"/>
      <w:lvlJc w:val="left"/>
      <w:pPr>
        <w:tabs>
          <w:tab w:val="num" w:pos="3240"/>
        </w:tabs>
        <w:ind w:left="3240" w:hanging="360"/>
      </w:pPr>
      <w:rPr>
        <w:rFonts w:ascii="StarSymbol" w:hAnsi="Times New Roman" w:cs="StarSymbol" w:hint="default"/>
        <w:sz w:val="18"/>
        <w:szCs w:val="18"/>
      </w:rPr>
    </w:lvl>
  </w:abstractNum>
  <w:abstractNum w:abstractNumId="31" w15:restartNumberingAfterBreak="0">
    <w:nsid w:val="4BA12788"/>
    <w:multiLevelType w:val="hybridMultilevel"/>
    <w:tmpl w:val="EAE01DBA"/>
    <w:lvl w:ilvl="0" w:tplc="8996BC2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24E5C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9A014F6"/>
    <w:multiLevelType w:val="hybridMultilevel"/>
    <w:tmpl w:val="2DDCC0C0"/>
    <w:lvl w:ilvl="0" w:tplc="FFFFFFFF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DE79E0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E465AE3"/>
    <w:multiLevelType w:val="multilevel"/>
    <w:tmpl w:val="A4804CA6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color w:val="FF000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D236A8"/>
    <w:multiLevelType w:val="multilevel"/>
    <w:tmpl w:val="24A408E8"/>
    <w:lvl w:ilvl="0">
      <w:start w:val="1"/>
      <w:numFmt w:val="bullet"/>
      <w:lvlText w:val=""/>
      <w:lvlJc w:val="left"/>
      <w:pPr>
        <w:tabs>
          <w:tab w:val="num" w:pos="227"/>
        </w:tabs>
        <w:ind w:left="454" w:hanging="227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084671E"/>
    <w:multiLevelType w:val="multilevel"/>
    <w:tmpl w:val="83F83C7E"/>
    <w:lvl w:ilvl="0">
      <w:start w:val="1"/>
      <w:numFmt w:val="bullet"/>
      <w:lvlText w:val=""/>
      <w:lvlJc w:val="left"/>
      <w:pPr>
        <w:tabs>
          <w:tab w:val="num" w:pos="284"/>
        </w:tabs>
        <w:ind w:left="568" w:hanging="284"/>
      </w:pPr>
      <w:rPr>
        <w:rFonts w:ascii="Wingdings" w:hAnsi="Wingdings" w:cs="Wingdings" w:hint="default"/>
        <w:color w:val="auto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1111446"/>
    <w:multiLevelType w:val="singleLevel"/>
    <w:tmpl w:val="148A433A"/>
    <w:lvl w:ilvl="0">
      <w:start w:val="1"/>
      <w:numFmt w:val="bullet"/>
      <w:pStyle w:val="liste1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</w:abstractNum>
  <w:abstractNum w:abstractNumId="39" w15:restartNumberingAfterBreak="0">
    <w:nsid w:val="63A16CB9"/>
    <w:multiLevelType w:val="multilevel"/>
    <w:tmpl w:val="040C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A435838"/>
    <w:multiLevelType w:val="multilevel"/>
    <w:tmpl w:val="CD7EEA74"/>
    <w:lvl w:ilvl="0">
      <w:start w:val="1"/>
      <w:numFmt w:val="bullet"/>
      <w:lvlText w:val="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  <w:b w:val="0"/>
        <w:i w:val="0"/>
        <w:color w:val="FF9900"/>
        <w:sz w:val="5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3197041">
    <w:abstractNumId w:val="38"/>
  </w:num>
  <w:num w:numId="2" w16cid:durableId="978413852">
    <w:abstractNumId w:val="14"/>
  </w:num>
  <w:num w:numId="3" w16cid:durableId="706683268">
    <w:abstractNumId w:val="30"/>
  </w:num>
  <w:num w:numId="4" w16cid:durableId="1931311740">
    <w:abstractNumId w:val="17"/>
  </w:num>
  <w:num w:numId="5" w16cid:durableId="831487243">
    <w:abstractNumId w:val="25"/>
  </w:num>
  <w:num w:numId="6" w16cid:durableId="2011058224">
    <w:abstractNumId w:val="19"/>
  </w:num>
  <w:num w:numId="7" w16cid:durableId="916210113">
    <w:abstractNumId w:val="37"/>
  </w:num>
  <w:num w:numId="8" w16cid:durableId="1995522111">
    <w:abstractNumId w:val="36"/>
  </w:num>
  <w:num w:numId="9" w16cid:durableId="570889985">
    <w:abstractNumId w:val="24"/>
  </w:num>
  <w:num w:numId="10" w16cid:durableId="676537304">
    <w:abstractNumId w:val="28"/>
  </w:num>
  <w:num w:numId="11" w16cid:durableId="1053507294">
    <w:abstractNumId w:val="29"/>
  </w:num>
  <w:num w:numId="12" w16cid:durableId="1052928920">
    <w:abstractNumId w:val="10"/>
  </w:num>
  <w:num w:numId="13" w16cid:durableId="2124568505">
    <w:abstractNumId w:val="33"/>
  </w:num>
  <w:num w:numId="14" w16cid:durableId="1797261157">
    <w:abstractNumId w:val="35"/>
  </w:num>
  <w:num w:numId="15" w16cid:durableId="4358073">
    <w:abstractNumId w:val="22"/>
  </w:num>
  <w:num w:numId="16" w16cid:durableId="1875995415">
    <w:abstractNumId w:val="15"/>
  </w:num>
  <w:num w:numId="17" w16cid:durableId="33044432">
    <w:abstractNumId w:val="20"/>
  </w:num>
  <w:num w:numId="18" w16cid:durableId="1335689966">
    <w:abstractNumId w:val="8"/>
  </w:num>
  <w:num w:numId="19" w16cid:durableId="1658607482">
    <w:abstractNumId w:val="3"/>
  </w:num>
  <w:num w:numId="20" w16cid:durableId="846016918">
    <w:abstractNumId w:val="2"/>
  </w:num>
  <w:num w:numId="21" w16cid:durableId="1107197347">
    <w:abstractNumId w:val="1"/>
  </w:num>
  <w:num w:numId="22" w16cid:durableId="631908402">
    <w:abstractNumId w:val="0"/>
  </w:num>
  <w:num w:numId="23" w16cid:durableId="1436705981">
    <w:abstractNumId w:val="9"/>
  </w:num>
  <w:num w:numId="24" w16cid:durableId="215631630">
    <w:abstractNumId w:val="7"/>
  </w:num>
  <w:num w:numId="25" w16cid:durableId="356388617">
    <w:abstractNumId w:val="6"/>
  </w:num>
  <w:num w:numId="26" w16cid:durableId="570233583">
    <w:abstractNumId w:val="5"/>
  </w:num>
  <w:num w:numId="27" w16cid:durableId="1479153719">
    <w:abstractNumId w:val="4"/>
  </w:num>
  <w:num w:numId="28" w16cid:durableId="1116213304">
    <w:abstractNumId w:val="34"/>
  </w:num>
  <w:num w:numId="29" w16cid:durableId="856236364">
    <w:abstractNumId w:val="23"/>
  </w:num>
  <w:num w:numId="30" w16cid:durableId="558589159">
    <w:abstractNumId w:val="11"/>
  </w:num>
  <w:num w:numId="31" w16cid:durableId="1793939572">
    <w:abstractNumId w:val="32"/>
  </w:num>
  <w:num w:numId="32" w16cid:durableId="684556021">
    <w:abstractNumId w:val="39"/>
  </w:num>
  <w:num w:numId="33" w16cid:durableId="1181898712">
    <w:abstractNumId w:val="13"/>
  </w:num>
  <w:num w:numId="34" w16cid:durableId="1399548349">
    <w:abstractNumId w:val="26"/>
  </w:num>
  <w:num w:numId="35" w16cid:durableId="581330283">
    <w:abstractNumId w:val="27"/>
  </w:num>
  <w:num w:numId="36" w16cid:durableId="834492027">
    <w:abstractNumId w:val="40"/>
  </w:num>
  <w:num w:numId="37" w16cid:durableId="760953464">
    <w:abstractNumId w:val="18"/>
  </w:num>
  <w:num w:numId="38" w16cid:durableId="1039276762">
    <w:abstractNumId w:val="16"/>
  </w:num>
  <w:num w:numId="39" w16cid:durableId="1631012526">
    <w:abstractNumId w:val="21"/>
  </w:num>
  <w:num w:numId="40" w16cid:durableId="443228066">
    <w:abstractNumId w:val="3"/>
    <w:lvlOverride w:ilvl="0">
      <w:startOverride w:val="1"/>
    </w:lvlOverride>
  </w:num>
  <w:num w:numId="41" w16cid:durableId="1557625633">
    <w:abstractNumId w:val="31"/>
  </w:num>
  <w:num w:numId="42" w16cid:durableId="2798036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formatting="1" w:enforcement="1"/>
  <w:styleLockTheme/>
  <w:styleLockQFSet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929"/>
    <w:rsid w:val="00002924"/>
    <w:rsid w:val="00003E90"/>
    <w:rsid w:val="0001747E"/>
    <w:rsid w:val="00020D58"/>
    <w:rsid w:val="00044BC5"/>
    <w:rsid w:val="00050360"/>
    <w:rsid w:val="00060ED2"/>
    <w:rsid w:val="00084558"/>
    <w:rsid w:val="000A0F1A"/>
    <w:rsid w:val="000A3412"/>
    <w:rsid w:val="000C17C0"/>
    <w:rsid w:val="000D0771"/>
    <w:rsid w:val="000D58C5"/>
    <w:rsid w:val="000E0E1A"/>
    <w:rsid w:val="000E1CD4"/>
    <w:rsid w:val="000F0DD2"/>
    <w:rsid w:val="000F563D"/>
    <w:rsid w:val="00103916"/>
    <w:rsid w:val="00104063"/>
    <w:rsid w:val="00115A8E"/>
    <w:rsid w:val="00121614"/>
    <w:rsid w:val="00123F66"/>
    <w:rsid w:val="0012797D"/>
    <w:rsid w:val="001319F7"/>
    <w:rsid w:val="001348AF"/>
    <w:rsid w:val="00145E20"/>
    <w:rsid w:val="00146CD0"/>
    <w:rsid w:val="00162A66"/>
    <w:rsid w:val="00166862"/>
    <w:rsid w:val="00170C63"/>
    <w:rsid w:val="001777A5"/>
    <w:rsid w:val="0019722C"/>
    <w:rsid w:val="001A26C0"/>
    <w:rsid w:val="001B02C1"/>
    <w:rsid w:val="001B7F7F"/>
    <w:rsid w:val="001C375C"/>
    <w:rsid w:val="001C3D35"/>
    <w:rsid w:val="001D106D"/>
    <w:rsid w:val="001D141F"/>
    <w:rsid w:val="001D297D"/>
    <w:rsid w:val="001F12DE"/>
    <w:rsid w:val="001F5CD6"/>
    <w:rsid w:val="00203CBD"/>
    <w:rsid w:val="002062F6"/>
    <w:rsid w:val="00214578"/>
    <w:rsid w:val="0022055C"/>
    <w:rsid w:val="002412BA"/>
    <w:rsid w:val="002462A8"/>
    <w:rsid w:val="00247C39"/>
    <w:rsid w:val="00252B74"/>
    <w:rsid w:val="00254B20"/>
    <w:rsid w:val="00287889"/>
    <w:rsid w:val="0029442D"/>
    <w:rsid w:val="002B2885"/>
    <w:rsid w:val="002B4F3C"/>
    <w:rsid w:val="002C083E"/>
    <w:rsid w:val="002C24DA"/>
    <w:rsid w:val="002D088C"/>
    <w:rsid w:val="002D5039"/>
    <w:rsid w:val="002D6D0C"/>
    <w:rsid w:val="002E4826"/>
    <w:rsid w:val="002E48D4"/>
    <w:rsid w:val="002E4B14"/>
    <w:rsid w:val="002E533D"/>
    <w:rsid w:val="002F1473"/>
    <w:rsid w:val="002F1A5E"/>
    <w:rsid w:val="002F3E87"/>
    <w:rsid w:val="003046A3"/>
    <w:rsid w:val="00315791"/>
    <w:rsid w:val="00334A05"/>
    <w:rsid w:val="003368DB"/>
    <w:rsid w:val="00342A23"/>
    <w:rsid w:val="0034764D"/>
    <w:rsid w:val="00357B03"/>
    <w:rsid w:val="00361EC1"/>
    <w:rsid w:val="00374BDD"/>
    <w:rsid w:val="00374E3A"/>
    <w:rsid w:val="003752A8"/>
    <w:rsid w:val="0038001E"/>
    <w:rsid w:val="003829D6"/>
    <w:rsid w:val="00393C4E"/>
    <w:rsid w:val="003951D3"/>
    <w:rsid w:val="003A192F"/>
    <w:rsid w:val="003A4BF0"/>
    <w:rsid w:val="003A762E"/>
    <w:rsid w:val="003B19BD"/>
    <w:rsid w:val="003B53B1"/>
    <w:rsid w:val="003C36F3"/>
    <w:rsid w:val="003C45E9"/>
    <w:rsid w:val="003C5AB6"/>
    <w:rsid w:val="003C75E3"/>
    <w:rsid w:val="003D3D70"/>
    <w:rsid w:val="003D50C8"/>
    <w:rsid w:val="003E3927"/>
    <w:rsid w:val="003F5958"/>
    <w:rsid w:val="004025C2"/>
    <w:rsid w:val="0041389F"/>
    <w:rsid w:val="00413E46"/>
    <w:rsid w:val="00422E08"/>
    <w:rsid w:val="00424A09"/>
    <w:rsid w:val="00426266"/>
    <w:rsid w:val="0042650D"/>
    <w:rsid w:val="00426B55"/>
    <w:rsid w:val="00427229"/>
    <w:rsid w:val="00427D28"/>
    <w:rsid w:val="00440330"/>
    <w:rsid w:val="00441ACA"/>
    <w:rsid w:val="00453211"/>
    <w:rsid w:val="004574D6"/>
    <w:rsid w:val="004628A8"/>
    <w:rsid w:val="00463F88"/>
    <w:rsid w:val="0047138F"/>
    <w:rsid w:val="00471B82"/>
    <w:rsid w:val="004732D4"/>
    <w:rsid w:val="00474C31"/>
    <w:rsid w:val="004819C6"/>
    <w:rsid w:val="004877B7"/>
    <w:rsid w:val="00492868"/>
    <w:rsid w:val="004A5407"/>
    <w:rsid w:val="004C069A"/>
    <w:rsid w:val="004C2C65"/>
    <w:rsid w:val="004C48C6"/>
    <w:rsid w:val="004D3E2C"/>
    <w:rsid w:val="004D415C"/>
    <w:rsid w:val="004D4C11"/>
    <w:rsid w:val="004E3DBB"/>
    <w:rsid w:val="004E61B7"/>
    <w:rsid w:val="004E6B54"/>
    <w:rsid w:val="004F14CD"/>
    <w:rsid w:val="004F46A4"/>
    <w:rsid w:val="004F76A0"/>
    <w:rsid w:val="005079D3"/>
    <w:rsid w:val="00515E52"/>
    <w:rsid w:val="0052061C"/>
    <w:rsid w:val="005340A1"/>
    <w:rsid w:val="005355F1"/>
    <w:rsid w:val="00543711"/>
    <w:rsid w:val="00554ACE"/>
    <w:rsid w:val="00555AF8"/>
    <w:rsid w:val="0056026A"/>
    <w:rsid w:val="00563203"/>
    <w:rsid w:val="005729BC"/>
    <w:rsid w:val="005830BB"/>
    <w:rsid w:val="00583706"/>
    <w:rsid w:val="00590EF5"/>
    <w:rsid w:val="00593168"/>
    <w:rsid w:val="005950CF"/>
    <w:rsid w:val="00596E39"/>
    <w:rsid w:val="005B5F95"/>
    <w:rsid w:val="005C5161"/>
    <w:rsid w:val="005E10BC"/>
    <w:rsid w:val="005E231A"/>
    <w:rsid w:val="005E45D4"/>
    <w:rsid w:val="005F1F7B"/>
    <w:rsid w:val="005F213F"/>
    <w:rsid w:val="005F4CD5"/>
    <w:rsid w:val="005F5A42"/>
    <w:rsid w:val="006220CF"/>
    <w:rsid w:val="0062382F"/>
    <w:rsid w:val="006301A1"/>
    <w:rsid w:val="00630FB1"/>
    <w:rsid w:val="0063413A"/>
    <w:rsid w:val="00636621"/>
    <w:rsid w:val="00644DCF"/>
    <w:rsid w:val="00645E17"/>
    <w:rsid w:val="00650DBE"/>
    <w:rsid w:val="006517E9"/>
    <w:rsid w:val="006566E7"/>
    <w:rsid w:val="0066288A"/>
    <w:rsid w:val="006732BF"/>
    <w:rsid w:val="00675830"/>
    <w:rsid w:val="00691765"/>
    <w:rsid w:val="00692AF1"/>
    <w:rsid w:val="00695CDB"/>
    <w:rsid w:val="00696303"/>
    <w:rsid w:val="006A7670"/>
    <w:rsid w:val="006B48B2"/>
    <w:rsid w:val="006B68D4"/>
    <w:rsid w:val="006B727C"/>
    <w:rsid w:val="006B7804"/>
    <w:rsid w:val="006C54FF"/>
    <w:rsid w:val="006D7E59"/>
    <w:rsid w:val="006E75C9"/>
    <w:rsid w:val="006F64E1"/>
    <w:rsid w:val="007111E6"/>
    <w:rsid w:val="0071745A"/>
    <w:rsid w:val="00717B90"/>
    <w:rsid w:val="0073613B"/>
    <w:rsid w:val="00744FCD"/>
    <w:rsid w:val="007561E3"/>
    <w:rsid w:val="00757D1F"/>
    <w:rsid w:val="00765436"/>
    <w:rsid w:val="00766FC4"/>
    <w:rsid w:val="00767044"/>
    <w:rsid w:val="00781262"/>
    <w:rsid w:val="00782B34"/>
    <w:rsid w:val="007851F4"/>
    <w:rsid w:val="007A0A86"/>
    <w:rsid w:val="007A4433"/>
    <w:rsid w:val="007B7385"/>
    <w:rsid w:val="007D07BF"/>
    <w:rsid w:val="007D0D59"/>
    <w:rsid w:val="007D236C"/>
    <w:rsid w:val="007D2B15"/>
    <w:rsid w:val="007D454B"/>
    <w:rsid w:val="007D4939"/>
    <w:rsid w:val="007E592D"/>
    <w:rsid w:val="007E5D82"/>
    <w:rsid w:val="007F0EE5"/>
    <w:rsid w:val="007F5BD9"/>
    <w:rsid w:val="0081172B"/>
    <w:rsid w:val="008127A4"/>
    <w:rsid w:val="00812F71"/>
    <w:rsid w:val="00813830"/>
    <w:rsid w:val="008140E1"/>
    <w:rsid w:val="00824882"/>
    <w:rsid w:val="00834DE4"/>
    <w:rsid w:val="00842251"/>
    <w:rsid w:val="00844743"/>
    <w:rsid w:val="008459BB"/>
    <w:rsid w:val="00854DDA"/>
    <w:rsid w:val="00864EBD"/>
    <w:rsid w:val="008654D8"/>
    <w:rsid w:val="00865E4E"/>
    <w:rsid w:val="008663B0"/>
    <w:rsid w:val="00866C0D"/>
    <w:rsid w:val="00871A5A"/>
    <w:rsid w:val="00874CD0"/>
    <w:rsid w:val="0087521B"/>
    <w:rsid w:val="00891A07"/>
    <w:rsid w:val="008959FB"/>
    <w:rsid w:val="00896925"/>
    <w:rsid w:val="00896BE9"/>
    <w:rsid w:val="008A0DAB"/>
    <w:rsid w:val="008A2742"/>
    <w:rsid w:val="008B2701"/>
    <w:rsid w:val="008B3B8D"/>
    <w:rsid w:val="008E2F73"/>
    <w:rsid w:val="008E4B4D"/>
    <w:rsid w:val="008E4E19"/>
    <w:rsid w:val="008F3DAF"/>
    <w:rsid w:val="008F3F85"/>
    <w:rsid w:val="008F593E"/>
    <w:rsid w:val="008F5BD5"/>
    <w:rsid w:val="00901BF3"/>
    <w:rsid w:val="00901F9E"/>
    <w:rsid w:val="00903DAB"/>
    <w:rsid w:val="009265CE"/>
    <w:rsid w:val="00933476"/>
    <w:rsid w:val="009425EB"/>
    <w:rsid w:val="0096666F"/>
    <w:rsid w:val="00967454"/>
    <w:rsid w:val="00970642"/>
    <w:rsid w:val="00984CFA"/>
    <w:rsid w:val="00986304"/>
    <w:rsid w:val="009920A0"/>
    <w:rsid w:val="009936F1"/>
    <w:rsid w:val="0099682E"/>
    <w:rsid w:val="009A1CFD"/>
    <w:rsid w:val="009A3F92"/>
    <w:rsid w:val="009A5B96"/>
    <w:rsid w:val="009B1468"/>
    <w:rsid w:val="009B6A1C"/>
    <w:rsid w:val="009B76F2"/>
    <w:rsid w:val="009C3E3A"/>
    <w:rsid w:val="009D46A9"/>
    <w:rsid w:val="009E0215"/>
    <w:rsid w:val="009E2F87"/>
    <w:rsid w:val="009E47B4"/>
    <w:rsid w:val="009E4F85"/>
    <w:rsid w:val="009E715A"/>
    <w:rsid w:val="009E72D5"/>
    <w:rsid w:val="009F0FDE"/>
    <w:rsid w:val="009F1D6B"/>
    <w:rsid w:val="009F22DB"/>
    <w:rsid w:val="009F2FA7"/>
    <w:rsid w:val="009F5B53"/>
    <w:rsid w:val="00A004EA"/>
    <w:rsid w:val="00A00C43"/>
    <w:rsid w:val="00A01745"/>
    <w:rsid w:val="00A073D0"/>
    <w:rsid w:val="00A151F9"/>
    <w:rsid w:val="00A15935"/>
    <w:rsid w:val="00A203A3"/>
    <w:rsid w:val="00A225B3"/>
    <w:rsid w:val="00A261CA"/>
    <w:rsid w:val="00A32C97"/>
    <w:rsid w:val="00A43C21"/>
    <w:rsid w:val="00A452B4"/>
    <w:rsid w:val="00A4704C"/>
    <w:rsid w:val="00A506E1"/>
    <w:rsid w:val="00A67A1E"/>
    <w:rsid w:val="00A7165C"/>
    <w:rsid w:val="00A82C53"/>
    <w:rsid w:val="00A86D97"/>
    <w:rsid w:val="00A97267"/>
    <w:rsid w:val="00AA0F5D"/>
    <w:rsid w:val="00AA3050"/>
    <w:rsid w:val="00AA60D0"/>
    <w:rsid w:val="00AB0C40"/>
    <w:rsid w:val="00AB0DBD"/>
    <w:rsid w:val="00AC1432"/>
    <w:rsid w:val="00AD34F2"/>
    <w:rsid w:val="00AE5553"/>
    <w:rsid w:val="00AE7441"/>
    <w:rsid w:val="00AE77B3"/>
    <w:rsid w:val="00AF24EB"/>
    <w:rsid w:val="00AF4952"/>
    <w:rsid w:val="00AF60BC"/>
    <w:rsid w:val="00B00190"/>
    <w:rsid w:val="00B031EA"/>
    <w:rsid w:val="00B361E6"/>
    <w:rsid w:val="00B42918"/>
    <w:rsid w:val="00B5004B"/>
    <w:rsid w:val="00B5323D"/>
    <w:rsid w:val="00B55567"/>
    <w:rsid w:val="00B766D3"/>
    <w:rsid w:val="00B77942"/>
    <w:rsid w:val="00B77EE8"/>
    <w:rsid w:val="00B81A4B"/>
    <w:rsid w:val="00B83795"/>
    <w:rsid w:val="00B84DA5"/>
    <w:rsid w:val="00B9239D"/>
    <w:rsid w:val="00B93AE3"/>
    <w:rsid w:val="00B96EA1"/>
    <w:rsid w:val="00BA4EDC"/>
    <w:rsid w:val="00BA5D76"/>
    <w:rsid w:val="00BA7EB4"/>
    <w:rsid w:val="00BC2487"/>
    <w:rsid w:val="00BC48F6"/>
    <w:rsid w:val="00BC5CDD"/>
    <w:rsid w:val="00BD362C"/>
    <w:rsid w:val="00BE2C74"/>
    <w:rsid w:val="00BE4820"/>
    <w:rsid w:val="00BF1632"/>
    <w:rsid w:val="00BF311D"/>
    <w:rsid w:val="00C002C9"/>
    <w:rsid w:val="00C04A47"/>
    <w:rsid w:val="00C06A4A"/>
    <w:rsid w:val="00C10A97"/>
    <w:rsid w:val="00C14766"/>
    <w:rsid w:val="00C16A15"/>
    <w:rsid w:val="00C2139D"/>
    <w:rsid w:val="00C27028"/>
    <w:rsid w:val="00C30A1A"/>
    <w:rsid w:val="00C30A91"/>
    <w:rsid w:val="00C346D6"/>
    <w:rsid w:val="00C35A0D"/>
    <w:rsid w:val="00C37871"/>
    <w:rsid w:val="00C40724"/>
    <w:rsid w:val="00C473D4"/>
    <w:rsid w:val="00C51672"/>
    <w:rsid w:val="00C55204"/>
    <w:rsid w:val="00C62972"/>
    <w:rsid w:val="00C676CD"/>
    <w:rsid w:val="00C7627C"/>
    <w:rsid w:val="00C7786E"/>
    <w:rsid w:val="00C84FE5"/>
    <w:rsid w:val="00C8732D"/>
    <w:rsid w:val="00CB37D2"/>
    <w:rsid w:val="00CB7953"/>
    <w:rsid w:val="00CD76EE"/>
    <w:rsid w:val="00CE0D8A"/>
    <w:rsid w:val="00CE26C5"/>
    <w:rsid w:val="00D11D4A"/>
    <w:rsid w:val="00D17B96"/>
    <w:rsid w:val="00D21AAA"/>
    <w:rsid w:val="00D24ED7"/>
    <w:rsid w:val="00D3027C"/>
    <w:rsid w:val="00D374BB"/>
    <w:rsid w:val="00D45824"/>
    <w:rsid w:val="00D458C0"/>
    <w:rsid w:val="00D462A4"/>
    <w:rsid w:val="00D478DF"/>
    <w:rsid w:val="00D51376"/>
    <w:rsid w:val="00D54771"/>
    <w:rsid w:val="00D56A6A"/>
    <w:rsid w:val="00D627FD"/>
    <w:rsid w:val="00D66A94"/>
    <w:rsid w:val="00D711DF"/>
    <w:rsid w:val="00D80794"/>
    <w:rsid w:val="00D874F9"/>
    <w:rsid w:val="00DA5A4A"/>
    <w:rsid w:val="00DA6929"/>
    <w:rsid w:val="00DA7BE4"/>
    <w:rsid w:val="00DC6ADF"/>
    <w:rsid w:val="00DD063C"/>
    <w:rsid w:val="00DD710E"/>
    <w:rsid w:val="00DE0A37"/>
    <w:rsid w:val="00DE44D3"/>
    <w:rsid w:val="00DF1516"/>
    <w:rsid w:val="00DF426C"/>
    <w:rsid w:val="00E00333"/>
    <w:rsid w:val="00E06ACF"/>
    <w:rsid w:val="00E10F6E"/>
    <w:rsid w:val="00E153F9"/>
    <w:rsid w:val="00E2776B"/>
    <w:rsid w:val="00E46096"/>
    <w:rsid w:val="00E53E8B"/>
    <w:rsid w:val="00E66308"/>
    <w:rsid w:val="00E72134"/>
    <w:rsid w:val="00E86EEF"/>
    <w:rsid w:val="00E87EB2"/>
    <w:rsid w:val="00E92B38"/>
    <w:rsid w:val="00E96130"/>
    <w:rsid w:val="00E972A4"/>
    <w:rsid w:val="00EB19A6"/>
    <w:rsid w:val="00EB3E23"/>
    <w:rsid w:val="00EC078D"/>
    <w:rsid w:val="00EC6E16"/>
    <w:rsid w:val="00ED7259"/>
    <w:rsid w:val="00EE33FA"/>
    <w:rsid w:val="00EF1427"/>
    <w:rsid w:val="00F05393"/>
    <w:rsid w:val="00F121F4"/>
    <w:rsid w:val="00F142B0"/>
    <w:rsid w:val="00F14CCA"/>
    <w:rsid w:val="00F16788"/>
    <w:rsid w:val="00F20E9E"/>
    <w:rsid w:val="00F21A9F"/>
    <w:rsid w:val="00F2294F"/>
    <w:rsid w:val="00F24518"/>
    <w:rsid w:val="00F2684D"/>
    <w:rsid w:val="00F32C95"/>
    <w:rsid w:val="00F45703"/>
    <w:rsid w:val="00F50E14"/>
    <w:rsid w:val="00F643FC"/>
    <w:rsid w:val="00F70B9F"/>
    <w:rsid w:val="00F710E6"/>
    <w:rsid w:val="00F71C11"/>
    <w:rsid w:val="00F7361A"/>
    <w:rsid w:val="00F73ED4"/>
    <w:rsid w:val="00F84E20"/>
    <w:rsid w:val="00F9019B"/>
    <w:rsid w:val="00FA39DC"/>
    <w:rsid w:val="00FB07FE"/>
    <w:rsid w:val="00FB1C71"/>
    <w:rsid w:val="00FB3249"/>
    <w:rsid w:val="00FB6CFE"/>
    <w:rsid w:val="00FC2A58"/>
    <w:rsid w:val="00FC6C36"/>
    <w:rsid w:val="00FD1891"/>
    <w:rsid w:val="00FD3144"/>
    <w:rsid w:val="00FD370F"/>
    <w:rsid w:val="00FE03D4"/>
    <w:rsid w:val="00FF51CD"/>
    <w:rsid w:val="00FF7738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23DF4DC8"/>
  <w15:docId w15:val="{06B32E1F-BB81-4D27-9DD6-1D2215575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locked="1"/>
    <w:lsdException w:name="Document Map" w:locked="1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locked="1" w:uiPriority="34"/>
    <w:lsdException w:name="Quote" w:locked="1" w:uiPriority="29"/>
    <w:lsdException w:name="Intense Quote" w:locked="1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/>
    <w:lsdException w:name="Intense Emphasis" w:locked="1" w:uiPriority="21"/>
    <w:lsdException w:name="Subtle Reference" w:locked="1" w:uiPriority="31"/>
    <w:lsdException w:name="Intense Reference" w:locked="1" w:uiPriority="32"/>
    <w:lsdException w:name="Book Title" w:locked="1" w:uiPriority="33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03A3"/>
    <w:pPr>
      <w:spacing w:before="120"/>
      <w:jc w:val="both"/>
    </w:pPr>
    <w:rPr>
      <w:rFonts w:ascii="Arial" w:hAnsi="Arial" w:cs="Arial"/>
      <w:sz w:val="22"/>
      <w:szCs w:val="24"/>
    </w:rPr>
  </w:style>
  <w:style w:type="paragraph" w:styleId="Heading1">
    <w:name w:val="heading 1"/>
    <w:basedOn w:val="Normal"/>
    <w:next w:val="titreniv2"/>
    <w:locked/>
    <w:rsid w:val="006E75C9"/>
    <w:pPr>
      <w:outlineLvl w:val="0"/>
    </w:pPr>
  </w:style>
  <w:style w:type="paragraph" w:styleId="Heading2">
    <w:name w:val="heading 2"/>
    <w:basedOn w:val="Normal"/>
    <w:next w:val="Normal"/>
    <w:locked/>
    <w:rsid w:val="006E75C9"/>
    <w:pPr>
      <w:outlineLvl w:val="1"/>
    </w:pPr>
  </w:style>
  <w:style w:type="paragraph" w:styleId="Heading3">
    <w:name w:val="heading 3"/>
    <w:basedOn w:val="Normal"/>
    <w:next w:val="Normal"/>
    <w:locked/>
    <w:rsid w:val="006E75C9"/>
    <w:pPr>
      <w:outlineLvl w:val="2"/>
    </w:pPr>
  </w:style>
  <w:style w:type="paragraph" w:styleId="Heading4">
    <w:name w:val="heading 4"/>
    <w:basedOn w:val="Normal"/>
    <w:next w:val="Normal"/>
    <w:locked/>
    <w:rsid w:val="00AE77B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ocked/>
    <w:rsid w:val="00AE77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ocked/>
    <w:rsid w:val="00AE77B3"/>
    <w:p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locked/>
    <w:rsid w:val="00AE77B3"/>
    <w:p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Heading8">
    <w:name w:val="heading 8"/>
    <w:basedOn w:val="Normal"/>
    <w:next w:val="Normal"/>
    <w:locked/>
    <w:rsid w:val="00AE77B3"/>
    <w:p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Heading9">
    <w:name w:val="heading 9"/>
    <w:basedOn w:val="Normal"/>
    <w:next w:val="Normal"/>
    <w:locked/>
    <w:rsid w:val="00AE77B3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reniv2">
    <w:name w:val="titre niv2"/>
    <w:basedOn w:val="Normal"/>
    <w:next w:val="Normal"/>
    <w:qFormat/>
    <w:rsid w:val="009E2F87"/>
    <w:pPr>
      <w:numPr>
        <w:ilvl w:val="1"/>
        <w:numId w:val="5"/>
      </w:numPr>
      <w:tabs>
        <w:tab w:val="left" w:pos="567"/>
      </w:tabs>
      <w:spacing w:before="240" w:after="240"/>
      <w:jc w:val="left"/>
      <w:outlineLvl w:val="1"/>
    </w:pPr>
    <w:rPr>
      <w:b/>
      <w:bCs/>
      <w:color w:val="0000FF"/>
      <w:sz w:val="26"/>
      <w:szCs w:val="28"/>
    </w:rPr>
  </w:style>
  <w:style w:type="paragraph" w:customStyle="1" w:styleId="titreniv1">
    <w:name w:val="titre niv1"/>
    <w:basedOn w:val="Normal"/>
    <w:next w:val="Normal"/>
    <w:qFormat/>
    <w:rsid w:val="00CB7953"/>
    <w:pPr>
      <w:numPr>
        <w:numId w:val="5"/>
      </w:numPr>
      <w:tabs>
        <w:tab w:val="left" w:pos="397"/>
      </w:tabs>
      <w:spacing w:before="480" w:after="240"/>
      <w:jc w:val="left"/>
      <w:outlineLvl w:val="0"/>
    </w:pPr>
    <w:rPr>
      <w:b/>
      <w:bCs/>
      <w:sz w:val="28"/>
      <w:szCs w:val="36"/>
    </w:rPr>
  </w:style>
  <w:style w:type="paragraph" w:customStyle="1" w:styleId="liste1">
    <w:name w:val="liste1"/>
    <w:basedOn w:val="Normal"/>
    <w:qFormat/>
    <w:rsid w:val="009E2F87"/>
    <w:pPr>
      <w:numPr>
        <w:numId w:val="1"/>
      </w:numPr>
    </w:pPr>
  </w:style>
  <w:style w:type="paragraph" w:customStyle="1" w:styleId="soustitre">
    <w:name w:val="soustitre"/>
    <w:next w:val="Normal"/>
    <w:qFormat/>
    <w:rsid w:val="0022055C"/>
    <w:pPr>
      <w:spacing w:before="240" w:after="240"/>
    </w:pPr>
    <w:rPr>
      <w:rFonts w:ascii="Arial" w:hAnsi="Arial" w:cs="Arial"/>
      <w:b/>
      <w:sz w:val="22"/>
      <w:szCs w:val="24"/>
      <w:u w:val="thick" w:color="A6A6A6"/>
    </w:rPr>
  </w:style>
  <w:style w:type="paragraph" w:customStyle="1" w:styleId="titreniv3">
    <w:name w:val="titre niv3"/>
    <w:basedOn w:val="Normal"/>
    <w:next w:val="Normal"/>
    <w:qFormat/>
    <w:rsid w:val="00CB7953"/>
    <w:pPr>
      <w:numPr>
        <w:ilvl w:val="2"/>
        <w:numId w:val="5"/>
      </w:numPr>
      <w:tabs>
        <w:tab w:val="left" w:pos="709"/>
      </w:tabs>
      <w:spacing w:before="240" w:after="240"/>
      <w:jc w:val="left"/>
      <w:outlineLvl w:val="2"/>
    </w:pPr>
    <w:rPr>
      <w:b/>
      <w:bCs/>
      <w:color w:val="FF0000"/>
      <w:sz w:val="24"/>
    </w:rPr>
  </w:style>
  <w:style w:type="paragraph" w:customStyle="1" w:styleId="manip">
    <w:name w:val="manip"/>
    <w:basedOn w:val="Normal"/>
    <w:qFormat/>
    <w:rsid w:val="00422E08"/>
    <w:pPr>
      <w:numPr>
        <w:numId w:val="2"/>
      </w:numPr>
    </w:pPr>
  </w:style>
  <w:style w:type="paragraph" w:customStyle="1" w:styleId="remarque">
    <w:name w:val="remarque"/>
    <w:basedOn w:val="Normal"/>
    <w:next w:val="Normal"/>
    <w:qFormat/>
    <w:rsid w:val="009E2F87"/>
    <w:pPr>
      <w:numPr>
        <w:numId w:val="6"/>
      </w:numPr>
      <w:tabs>
        <w:tab w:val="clear" w:pos="397"/>
        <w:tab w:val="left" w:pos="510"/>
      </w:tabs>
      <w:spacing w:before="240" w:after="120"/>
      <w:ind w:left="510" w:hanging="510"/>
    </w:pPr>
    <w:rPr>
      <w:i/>
      <w:iCs/>
    </w:rPr>
  </w:style>
  <w:style w:type="paragraph" w:customStyle="1" w:styleId="exemple">
    <w:name w:val="exemple"/>
    <w:basedOn w:val="Normal"/>
    <w:qFormat/>
    <w:rsid w:val="000D58C5"/>
    <w:pPr>
      <w:spacing w:after="120"/>
    </w:pPr>
    <w:rPr>
      <w:i/>
      <w:iCs/>
    </w:rPr>
  </w:style>
  <w:style w:type="paragraph" w:customStyle="1" w:styleId="code">
    <w:name w:val="code"/>
    <w:basedOn w:val="Normal"/>
    <w:next w:val="Normal"/>
    <w:qFormat/>
    <w:rsid w:val="00115A8E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3F3F3"/>
      <w:spacing w:before="0"/>
      <w:ind w:left="284" w:right="567"/>
      <w:jc w:val="left"/>
    </w:pPr>
    <w:rPr>
      <w:rFonts w:ascii="Courier New" w:hAnsi="Courier New" w:cs="Courier"/>
      <w:sz w:val="18"/>
      <w:szCs w:val="18"/>
    </w:rPr>
  </w:style>
  <w:style w:type="paragraph" w:customStyle="1" w:styleId="liste2">
    <w:name w:val="liste2"/>
    <w:qFormat/>
    <w:rsid w:val="009E2F87"/>
    <w:pPr>
      <w:numPr>
        <w:numId w:val="4"/>
      </w:numPr>
      <w:tabs>
        <w:tab w:val="left" w:pos="454"/>
      </w:tabs>
      <w:spacing w:before="120"/>
      <w:jc w:val="both"/>
    </w:pPr>
    <w:rPr>
      <w:rFonts w:ascii="Arial" w:hAnsi="Arial" w:cs="Arial"/>
      <w:sz w:val="22"/>
      <w:szCs w:val="24"/>
    </w:rPr>
  </w:style>
  <w:style w:type="paragraph" w:customStyle="1" w:styleId="Titrechapitre">
    <w:name w:val="Titre chapitre"/>
    <w:basedOn w:val="Normal"/>
    <w:next w:val="titreniv1"/>
    <w:qFormat/>
    <w:rsid w:val="00287889"/>
    <w:pPr>
      <w:jc w:val="center"/>
    </w:pPr>
    <w:rPr>
      <w:b/>
      <w:bCs/>
      <w:sz w:val="36"/>
      <w:szCs w:val="36"/>
    </w:rPr>
  </w:style>
  <w:style w:type="paragraph" w:styleId="BalloonText">
    <w:name w:val="Balloon Text"/>
    <w:basedOn w:val="Normal"/>
    <w:semiHidden/>
    <w:locked/>
    <w:rsid w:val="00FF7D4D"/>
    <w:rPr>
      <w:rFonts w:ascii="Tahoma" w:hAnsi="Tahoma" w:cs="Tahoma"/>
      <w:sz w:val="16"/>
      <w:szCs w:val="16"/>
    </w:rPr>
  </w:style>
  <w:style w:type="character" w:customStyle="1" w:styleId="courier">
    <w:name w:val="courier"/>
    <w:basedOn w:val="DefaultParagraphFont"/>
    <w:qFormat/>
    <w:rsid w:val="00BF311D"/>
    <w:rPr>
      <w:rFonts w:ascii="Courier New" w:hAnsi="Courier New"/>
      <w:sz w:val="22"/>
    </w:rPr>
  </w:style>
  <w:style w:type="paragraph" w:customStyle="1" w:styleId="titreexemple">
    <w:name w:val="titre_exemple"/>
    <w:basedOn w:val="Normal"/>
    <w:next w:val="exemple"/>
    <w:qFormat/>
    <w:rsid w:val="00543711"/>
    <w:pPr>
      <w:spacing w:after="120"/>
    </w:pPr>
    <w:rPr>
      <w:i/>
      <w:u w:val="single"/>
    </w:rPr>
  </w:style>
  <w:style w:type="character" w:customStyle="1" w:styleId="gras">
    <w:name w:val="gras"/>
    <w:basedOn w:val="DefaultParagraphFont"/>
    <w:qFormat/>
    <w:rsid w:val="00BF311D"/>
    <w:rPr>
      <w:b/>
    </w:rPr>
  </w:style>
  <w:style w:type="paragraph" w:customStyle="1" w:styleId="CharCharCharCarCarCharChar">
    <w:name w:val="Char Char Char Car Car Char Char"/>
    <w:basedOn w:val="Normal"/>
    <w:next w:val="Normal"/>
    <w:semiHidden/>
    <w:locked/>
    <w:rsid w:val="00AE77B3"/>
    <w:pPr>
      <w:spacing w:before="0" w:after="160" w:line="240" w:lineRule="exact"/>
      <w:jc w:val="left"/>
    </w:pPr>
    <w:rPr>
      <w:rFonts w:ascii="Verdana" w:hAnsi="Verdana" w:cs="Times New Roman"/>
      <w:sz w:val="20"/>
      <w:szCs w:val="20"/>
      <w:lang w:val="en-US" w:eastAsia="en-US"/>
    </w:rPr>
  </w:style>
  <w:style w:type="character" w:customStyle="1" w:styleId="italique">
    <w:name w:val="italique"/>
    <w:basedOn w:val="DefaultParagraphFont"/>
    <w:qFormat/>
    <w:rsid w:val="002F3E87"/>
    <w:rPr>
      <w:i/>
    </w:rPr>
  </w:style>
  <w:style w:type="character" w:customStyle="1" w:styleId="soulign">
    <w:name w:val="souligné"/>
    <w:basedOn w:val="DefaultParagraphFont"/>
    <w:qFormat/>
    <w:rsid w:val="0041389F"/>
    <w:rPr>
      <w:u w:val="words"/>
    </w:rPr>
  </w:style>
  <w:style w:type="numbering" w:styleId="111111">
    <w:name w:val="Outline List 2"/>
    <w:basedOn w:val="NoList"/>
    <w:semiHidden/>
    <w:locked/>
    <w:rsid w:val="00AE77B3"/>
    <w:pPr>
      <w:numPr>
        <w:numId w:val="15"/>
      </w:numPr>
    </w:pPr>
  </w:style>
  <w:style w:type="numbering" w:styleId="1ai">
    <w:name w:val="Outline List 1"/>
    <w:basedOn w:val="NoList"/>
    <w:semiHidden/>
    <w:locked/>
    <w:rsid w:val="00AE77B3"/>
    <w:pPr>
      <w:numPr>
        <w:numId w:val="16"/>
      </w:numPr>
    </w:pPr>
  </w:style>
  <w:style w:type="character" w:styleId="HTMLAcronym">
    <w:name w:val="HTML Acronym"/>
    <w:basedOn w:val="DefaultParagraphFont"/>
    <w:semiHidden/>
    <w:locked/>
    <w:rsid w:val="00AE77B3"/>
  </w:style>
  <w:style w:type="paragraph" w:styleId="EnvelopeAddress">
    <w:name w:val="envelope address"/>
    <w:basedOn w:val="Normal"/>
    <w:semiHidden/>
    <w:locked/>
    <w:rsid w:val="00AE77B3"/>
    <w:pPr>
      <w:framePr w:w="7938" w:h="1985" w:hRule="exact" w:hSpace="141" w:wrap="auto" w:hAnchor="page" w:xAlign="center" w:yAlign="bottom"/>
      <w:ind w:left="2835"/>
    </w:pPr>
    <w:rPr>
      <w:sz w:val="24"/>
    </w:rPr>
  </w:style>
  <w:style w:type="paragraph" w:styleId="EnvelopeReturn">
    <w:name w:val="envelope return"/>
    <w:basedOn w:val="Normal"/>
    <w:semiHidden/>
    <w:locked/>
    <w:rsid w:val="00AE77B3"/>
    <w:rPr>
      <w:sz w:val="20"/>
      <w:szCs w:val="20"/>
    </w:rPr>
  </w:style>
  <w:style w:type="paragraph" w:styleId="HTMLAddress">
    <w:name w:val="HTML Address"/>
    <w:basedOn w:val="Normal"/>
    <w:semiHidden/>
    <w:locked/>
    <w:rsid w:val="00AE77B3"/>
    <w:rPr>
      <w:i/>
      <w:iCs/>
    </w:rPr>
  </w:style>
  <w:style w:type="numbering" w:styleId="ArticleSection">
    <w:name w:val="Outline List 3"/>
    <w:basedOn w:val="NoList"/>
    <w:semiHidden/>
    <w:locked/>
    <w:rsid w:val="00AE77B3"/>
    <w:pPr>
      <w:numPr>
        <w:numId w:val="17"/>
      </w:numPr>
    </w:pPr>
  </w:style>
  <w:style w:type="character" w:styleId="HTMLCite">
    <w:name w:val="HTML Cite"/>
    <w:basedOn w:val="DefaultParagraphFont"/>
    <w:semiHidden/>
    <w:locked/>
    <w:rsid w:val="00AE77B3"/>
    <w:rPr>
      <w:i/>
      <w:iCs/>
    </w:rPr>
  </w:style>
  <w:style w:type="table" w:styleId="TableClassic1">
    <w:name w:val="Table Classic 1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locked/>
    <w:rsid w:val="00AE77B3"/>
    <w:pPr>
      <w:spacing w:before="12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Keyboard">
    <w:name w:val="HTML Keyboard"/>
    <w:basedOn w:val="DefaultParagraphFont"/>
    <w:semiHidden/>
    <w:locked/>
    <w:rsid w:val="00AE77B3"/>
    <w:rPr>
      <w:rFonts w:ascii="Courier New" w:hAnsi="Courier New" w:cs="Courier New"/>
      <w:sz w:val="20"/>
      <w:szCs w:val="20"/>
    </w:rPr>
  </w:style>
  <w:style w:type="character" w:styleId="HTMLCode">
    <w:name w:val="HTML Code"/>
    <w:basedOn w:val="DefaultParagraphFont"/>
    <w:semiHidden/>
    <w:locked/>
    <w:rsid w:val="00AE77B3"/>
    <w:rPr>
      <w:rFonts w:ascii="Courier New" w:hAnsi="Courier New" w:cs="Courier New"/>
      <w:sz w:val="20"/>
      <w:szCs w:val="20"/>
    </w:rPr>
  </w:style>
  <w:style w:type="table" w:styleId="TableColumns1">
    <w:name w:val="Table Columns 1"/>
    <w:basedOn w:val="TableNormal"/>
    <w:semiHidden/>
    <w:locked/>
    <w:rsid w:val="00AE77B3"/>
    <w:pPr>
      <w:spacing w:before="120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locked/>
    <w:rsid w:val="00AE77B3"/>
    <w:pPr>
      <w:spacing w:before="12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locked/>
    <w:rsid w:val="00AE77B3"/>
    <w:pPr>
      <w:spacing w:before="120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locked/>
    <w:rsid w:val="00AE77B3"/>
    <w:pPr>
      <w:spacing w:before="12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locked/>
    <w:rsid w:val="00AE77B3"/>
    <w:pPr>
      <w:spacing w:before="120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orful1">
    <w:name w:val="Table Colorful 1"/>
    <w:basedOn w:val="TableNormal"/>
    <w:semiHidden/>
    <w:locked/>
    <w:rsid w:val="00AE77B3"/>
    <w:pPr>
      <w:spacing w:before="12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locked/>
    <w:rsid w:val="00AE77B3"/>
    <w:pPr>
      <w:spacing w:before="12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locked/>
    <w:rsid w:val="00AE77B3"/>
    <w:pPr>
      <w:spacing w:before="12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locked/>
    <w:rsid w:val="00AE77B3"/>
    <w:pPr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odyText">
    <w:name w:val="Body Text"/>
    <w:basedOn w:val="Normal"/>
    <w:semiHidden/>
    <w:locked/>
    <w:rsid w:val="00AE77B3"/>
    <w:pPr>
      <w:spacing w:after="120"/>
    </w:pPr>
  </w:style>
  <w:style w:type="paragraph" w:styleId="BodyText2">
    <w:name w:val="Body Text 2"/>
    <w:basedOn w:val="Normal"/>
    <w:semiHidden/>
    <w:locked/>
    <w:rsid w:val="00AE77B3"/>
    <w:pPr>
      <w:spacing w:after="120" w:line="480" w:lineRule="auto"/>
    </w:pPr>
  </w:style>
  <w:style w:type="paragraph" w:styleId="BodyText3">
    <w:name w:val="Body Text 3"/>
    <w:basedOn w:val="Normal"/>
    <w:semiHidden/>
    <w:locked/>
    <w:rsid w:val="00AE77B3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  <w:semiHidden/>
    <w:locked/>
    <w:rsid w:val="00AE77B3"/>
  </w:style>
  <w:style w:type="character" w:styleId="HTMLDefinition">
    <w:name w:val="HTML Definition"/>
    <w:basedOn w:val="DefaultParagraphFont"/>
    <w:semiHidden/>
    <w:locked/>
    <w:rsid w:val="00AE77B3"/>
    <w:rPr>
      <w:i/>
      <w:iCs/>
    </w:rPr>
  </w:style>
  <w:style w:type="table" w:styleId="Table3Deffects2">
    <w:name w:val="Table 3D effects 2"/>
    <w:basedOn w:val="TableNormal"/>
    <w:semiHidden/>
    <w:locked/>
    <w:rsid w:val="00AE77B3"/>
    <w:pPr>
      <w:spacing w:before="12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locked/>
    <w:rsid w:val="00AE77B3"/>
    <w:pPr>
      <w:spacing w:before="12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locked/>
    <w:rsid w:val="00AE77B3"/>
    <w:pPr>
      <w:spacing w:before="12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semiHidden/>
    <w:locked/>
    <w:rsid w:val="00AE77B3"/>
    <w:pPr>
      <w:spacing w:before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MessageHeader">
    <w:name w:val="Message Header"/>
    <w:basedOn w:val="Normal"/>
    <w:semiHidden/>
    <w:locked/>
    <w:rsid w:val="00AE7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styleId="HTMLSample">
    <w:name w:val="HTML Sample"/>
    <w:basedOn w:val="DefaultParagraphFont"/>
    <w:semiHidden/>
    <w:locked/>
    <w:rsid w:val="00AE77B3"/>
    <w:rPr>
      <w:rFonts w:ascii="Courier New" w:hAnsi="Courier New" w:cs="Courier New"/>
    </w:rPr>
  </w:style>
  <w:style w:type="paragraph" w:styleId="Closing">
    <w:name w:val="Closing"/>
    <w:basedOn w:val="Normal"/>
    <w:semiHidden/>
    <w:locked/>
    <w:rsid w:val="00AE77B3"/>
    <w:pPr>
      <w:ind w:left="4252"/>
    </w:pPr>
  </w:style>
  <w:style w:type="table" w:styleId="TableGrid1">
    <w:name w:val="Table Grid 1"/>
    <w:basedOn w:val="Table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locked/>
    <w:rsid w:val="00AE77B3"/>
    <w:pPr>
      <w:spacing w:before="12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locked/>
    <w:rsid w:val="00AE77B3"/>
    <w:pPr>
      <w:spacing w:before="12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locked/>
    <w:rsid w:val="00AE77B3"/>
    <w:pPr>
      <w:spacing w:before="12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locked/>
    <w:rsid w:val="00AE77B3"/>
    <w:pPr>
      <w:spacing w:before="12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locked/>
    <w:rsid w:val="00AE77B3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locked/>
    <w:rsid w:val="00AE77B3"/>
    <w:rPr>
      <w:color w:val="0000FF"/>
      <w:u w:val="single"/>
    </w:rPr>
  </w:style>
  <w:style w:type="character" w:styleId="FollowedHyperlink">
    <w:name w:val="FollowedHyperlink"/>
    <w:basedOn w:val="DefaultParagraphFont"/>
    <w:semiHidden/>
    <w:locked/>
    <w:rsid w:val="00AE77B3"/>
    <w:rPr>
      <w:color w:val="800080"/>
      <w:u w:val="single"/>
    </w:rPr>
  </w:style>
  <w:style w:type="paragraph" w:styleId="List">
    <w:name w:val="List"/>
    <w:basedOn w:val="Normal"/>
    <w:semiHidden/>
    <w:locked/>
    <w:rsid w:val="00AE77B3"/>
    <w:pPr>
      <w:ind w:left="283" w:hanging="283"/>
    </w:pPr>
  </w:style>
  <w:style w:type="paragraph" w:styleId="List2">
    <w:name w:val="List 2"/>
    <w:basedOn w:val="Normal"/>
    <w:semiHidden/>
    <w:locked/>
    <w:rsid w:val="00AE77B3"/>
    <w:pPr>
      <w:ind w:left="566" w:hanging="283"/>
    </w:pPr>
  </w:style>
  <w:style w:type="paragraph" w:styleId="List3">
    <w:name w:val="List 3"/>
    <w:basedOn w:val="Normal"/>
    <w:semiHidden/>
    <w:locked/>
    <w:rsid w:val="00AE77B3"/>
    <w:pPr>
      <w:ind w:left="849" w:hanging="283"/>
    </w:pPr>
  </w:style>
  <w:style w:type="paragraph" w:styleId="List4">
    <w:name w:val="List 4"/>
    <w:basedOn w:val="Normal"/>
    <w:semiHidden/>
    <w:locked/>
    <w:rsid w:val="00AE77B3"/>
    <w:pPr>
      <w:ind w:left="1132" w:hanging="283"/>
    </w:pPr>
  </w:style>
  <w:style w:type="paragraph" w:styleId="List5">
    <w:name w:val="List 5"/>
    <w:basedOn w:val="Normal"/>
    <w:semiHidden/>
    <w:locked/>
    <w:rsid w:val="00AE77B3"/>
    <w:pPr>
      <w:ind w:left="1415" w:hanging="283"/>
    </w:pPr>
  </w:style>
  <w:style w:type="paragraph" w:styleId="ListNumber">
    <w:name w:val="List Number"/>
    <w:aliases w:val="numéro"/>
    <w:basedOn w:val="Normal"/>
    <w:semiHidden/>
    <w:locked/>
    <w:rsid w:val="00AE77B3"/>
    <w:pPr>
      <w:numPr>
        <w:numId w:val="18"/>
      </w:numPr>
    </w:pPr>
  </w:style>
  <w:style w:type="paragraph" w:styleId="ListNumber3">
    <w:name w:val="List Number 3"/>
    <w:basedOn w:val="Normal"/>
    <w:semiHidden/>
    <w:locked/>
    <w:rsid w:val="00AE77B3"/>
    <w:pPr>
      <w:numPr>
        <w:numId w:val="20"/>
      </w:numPr>
    </w:pPr>
  </w:style>
  <w:style w:type="paragraph" w:styleId="ListNumber4">
    <w:name w:val="List Number 4"/>
    <w:basedOn w:val="Normal"/>
    <w:semiHidden/>
    <w:locked/>
    <w:rsid w:val="00AE77B3"/>
    <w:pPr>
      <w:numPr>
        <w:numId w:val="21"/>
      </w:numPr>
    </w:pPr>
  </w:style>
  <w:style w:type="paragraph" w:styleId="ListNumber5">
    <w:name w:val="List Number 5"/>
    <w:basedOn w:val="Normal"/>
    <w:semiHidden/>
    <w:locked/>
    <w:rsid w:val="00AE77B3"/>
    <w:pPr>
      <w:numPr>
        <w:numId w:val="22"/>
      </w:numPr>
    </w:pPr>
  </w:style>
  <w:style w:type="paragraph" w:styleId="ListBullet">
    <w:name w:val="List Bullet"/>
    <w:basedOn w:val="Normal"/>
    <w:semiHidden/>
    <w:locked/>
    <w:rsid w:val="00AE77B3"/>
    <w:pPr>
      <w:numPr>
        <w:numId w:val="23"/>
      </w:numPr>
    </w:pPr>
  </w:style>
  <w:style w:type="paragraph" w:styleId="ListBullet2">
    <w:name w:val="List Bullet 2"/>
    <w:basedOn w:val="Normal"/>
    <w:semiHidden/>
    <w:locked/>
    <w:rsid w:val="00AE77B3"/>
    <w:pPr>
      <w:numPr>
        <w:numId w:val="24"/>
      </w:numPr>
    </w:pPr>
  </w:style>
  <w:style w:type="paragraph" w:styleId="ListBullet3">
    <w:name w:val="List Bullet 3"/>
    <w:basedOn w:val="Normal"/>
    <w:semiHidden/>
    <w:locked/>
    <w:rsid w:val="00AE77B3"/>
    <w:pPr>
      <w:numPr>
        <w:numId w:val="25"/>
      </w:numPr>
    </w:pPr>
  </w:style>
  <w:style w:type="paragraph" w:styleId="ListBullet4">
    <w:name w:val="List Bullet 4"/>
    <w:basedOn w:val="Normal"/>
    <w:semiHidden/>
    <w:locked/>
    <w:rsid w:val="00AE77B3"/>
    <w:pPr>
      <w:numPr>
        <w:numId w:val="26"/>
      </w:numPr>
    </w:pPr>
  </w:style>
  <w:style w:type="paragraph" w:styleId="ListBullet5">
    <w:name w:val="List Bullet 5"/>
    <w:basedOn w:val="Normal"/>
    <w:semiHidden/>
    <w:locked/>
    <w:rsid w:val="00AE77B3"/>
    <w:pPr>
      <w:numPr>
        <w:numId w:val="27"/>
      </w:numPr>
    </w:pPr>
  </w:style>
  <w:style w:type="paragraph" w:styleId="ListContinue">
    <w:name w:val="List Continue"/>
    <w:basedOn w:val="Normal"/>
    <w:semiHidden/>
    <w:locked/>
    <w:rsid w:val="00AE77B3"/>
    <w:pPr>
      <w:spacing w:after="120"/>
      <w:ind w:left="283"/>
    </w:pPr>
  </w:style>
  <w:style w:type="paragraph" w:styleId="ListContinue2">
    <w:name w:val="List Continue 2"/>
    <w:basedOn w:val="Normal"/>
    <w:semiHidden/>
    <w:locked/>
    <w:rsid w:val="00AE77B3"/>
    <w:pPr>
      <w:spacing w:after="120"/>
      <w:ind w:left="566"/>
    </w:pPr>
  </w:style>
  <w:style w:type="paragraph" w:styleId="ListContinue3">
    <w:name w:val="List Continue 3"/>
    <w:basedOn w:val="Normal"/>
    <w:semiHidden/>
    <w:locked/>
    <w:rsid w:val="00AE77B3"/>
    <w:pPr>
      <w:spacing w:after="120"/>
      <w:ind w:left="849"/>
    </w:pPr>
  </w:style>
  <w:style w:type="paragraph" w:styleId="ListContinue4">
    <w:name w:val="List Continue 4"/>
    <w:basedOn w:val="Normal"/>
    <w:semiHidden/>
    <w:locked/>
    <w:rsid w:val="00AE77B3"/>
    <w:pPr>
      <w:spacing w:after="120"/>
      <w:ind w:left="1132"/>
    </w:pPr>
  </w:style>
  <w:style w:type="paragraph" w:styleId="ListContinue5">
    <w:name w:val="List Continue 5"/>
    <w:basedOn w:val="Normal"/>
    <w:semiHidden/>
    <w:locked/>
    <w:rsid w:val="00AE77B3"/>
    <w:pPr>
      <w:spacing w:after="120"/>
      <w:ind w:left="1415"/>
    </w:pPr>
  </w:style>
  <w:style w:type="character" w:styleId="HTMLTypewriter">
    <w:name w:val="HTML Typewriter"/>
    <w:basedOn w:val="DefaultParagraphFont"/>
    <w:semiHidden/>
    <w:locked/>
    <w:rsid w:val="00AE77B3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semiHidden/>
    <w:locked/>
    <w:rsid w:val="00AE77B3"/>
    <w:rPr>
      <w:rFonts w:ascii="Times New Roman" w:hAnsi="Times New Roman" w:cs="Times New Roman"/>
      <w:sz w:val="24"/>
    </w:rPr>
  </w:style>
  <w:style w:type="paragraph" w:styleId="BlockText">
    <w:name w:val="Block Text"/>
    <w:basedOn w:val="Normal"/>
    <w:semiHidden/>
    <w:locked/>
    <w:rsid w:val="00AE77B3"/>
    <w:pPr>
      <w:spacing w:after="120"/>
      <w:ind w:left="1440" w:right="1440"/>
    </w:pPr>
  </w:style>
  <w:style w:type="character" w:styleId="LineNumber">
    <w:name w:val="line number"/>
    <w:basedOn w:val="DefaultParagraphFont"/>
    <w:semiHidden/>
    <w:locked/>
    <w:rsid w:val="00AE77B3"/>
  </w:style>
  <w:style w:type="character" w:styleId="PageNumber">
    <w:name w:val="page number"/>
    <w:basedOn w:val="DefaultParagraphFont"/>
    <w:semiHidden/>
    <w:locked/>
    <w:rsid w:val="00AE77B3"/>
  </w:style>
  <w:style w:type="table" w:styleId="TableSubtle1">
    <w:name w:val="Table Subtle 1"/>
    <w:basedOn w:val="TableNormal"/>
    <w:semiHidden/>
    <w:locked/>
    <w:rsid w:val="00AE77B3"/>
    <w:pPr>
      <w:spacing w:before="12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locked/>
    <w:rsid w:val="00AE77B3"/>
    <w:pPr>
      <w:spacing w:before="12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semiHidden/>
    <w:locked/>
    <w:rsid w:val="00AE77B3"/>
    <w:rPr>
      <w:rFonts w:ascii="Courier New" w:hAnsi="Courier New" w:cs="Courier New"/>
      <w:sz w:val="20"/>
      <w:szCs w:val="20"/>
    </w:rPr>
  </w:style>
  <w:style w:type="table" w:styleId="TableProfessional">
    <w:name w:val="Table Professional"/>
    <w:basedOn w:val="Table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BodyTextFirstIndent">
    <w:name w:val="Body Text First Indent"/>
    <w:basedOn w:val="BodyText"/>
    <w:semiHidden/>
    <w:locked/>
    <w:rsid w:val="00AE77B3"/>
    <w:pPr>
      <w:ind w:firstLine="210"/>
    </w:pPr>
  </w:style>
  <w:style w:type="paragraph" w:styleId="BodyTextIndent">
    <w:name w:val="Body Text Indent"/>
    <w:basedOn w:val="Normal"/>
    <w:semiHidden/>
    <w:locked/>
    <w:rsid w:val="00AE77B3"/>
    <w:pPr>
      <w:spacing w:after="120"/>
      <w:ind w:left="283"/>
    </w:pPr>
  </w:style>
  <w:style w:type="paragraph" w:styleId="BodyTextIndent2">
    <w:name w:val="Body Text Indent 2"/>
    <w:basedOn w:val="Normal"/>
    <w:semiHidden/>
    <w:locked/>
    <w:rsid w:val="00AE77B3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locked/>
    <w:rsid w:val="00AE77B3"/>
    <w:pPr>
      <w:spacing w:after="120"/>
      <w:ind w:left="283"/>
    </w:pPr>
    <w:rPr>
      <w:sz w:val="16"/>
      <w:szCs w:val="16"/>
    </w:rPr>
  </w:style>
  <w:style w:type="paragraph" w:styleId="BodyTextFirstIndent2">
    <w:name w:val="Body Text First Indent 2"/>
    <w:basedOn w:val="BodyTextIndent"/>
    <w:semiHidden/>
    <w:locked/>
    <w:rsid w:val="00AE77B3"/>
    <w:pPr>
      <w:ind w:firstLine="210"/>
    </w:pPr>
  </w:style>
  <w:style w:type="paragraph" w:styleId="NormalIndent">
    <w:name w:val="Normal Indent"/>
    <w:basedOn w:val="Normal"/>
    <w:semiHidden/>
    <w:locked/>
    <w:rsid w:val="00AE77B3"/>
    <w:pPr>
      <w:ind w:left="708"/>
    </w:pPr>
  </w:style>
  <w:style w:type="paragraph" w:styleId="Salutation">
    <w:name w:val="Salutation"/>
    <w:basedOn w:val="Normal"/>
    <w:next w:val="Normal"/>
    <w:semiHidden/>
    <w:locked/>
    <w:rsid w:val="00AE77B3"/>
  </w:style>
  <w:style w:type="paragraph" w:styleId="Signature">
    <w:name w:val="Signature"/>
    <w:basedOn w:val="Normal"/>
    <w:semiHidden/>
    <w:locked/>
    <w:rsid w:val="00AE77B3"/>
    <w:pPr>
      <w:ind w:left="4252"/>
    </w:pPr>
  </w:style>
  <w:style w:type="paragraph" w:styleId="E-mailSignature">
    <w:name w:val="E-mail Signature"/>
    <w:basedOn w:val="Normal"/>
    <w:semiHidden/>
    <w:locked/>
    <w:rsid w:val="00AE77B3"/>
  </w:style>
  <w:style w:type="table" w:styleId="TableSimple1">
    <w:name w:val="Table Simple 1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locked/>
    <w:rsid w:val="00AE77B3"/>
    <w:pPr>
      <w:spacing w:before="120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List1">
    <w:name w:val="Table List 1"/>
    <w:basedOn w:val="TableNormal"/>
    <w:semiHidden/>
    <w:locked/>
    <w:rsid w:val="00AE77B3"/>
    <w:pPr>
      <w:spacing w:before="120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locked/>
    <w:rsid w:val="00AE77B3"/>
    <w:pPr>
      <w:spacing w:before="120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locked/>
    <w:rsid w:val="00AE77B3"/>
    <w:pPr>
      <w:spacing w:before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locked/>
    <w:rsid w:val="00AE77B3"/>
    <w:pPr>
      <w:spacing w:before="12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locked/>
    <w:rsid w:val="00AE77B3"/>
    <w:pPr>
      <w:spacing w:before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locked/>
    <w:rsid w:val="00AE77B3"/>
    <w:pPr>
      <w:spacing w:before="120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locked/>
    <w:rsid w:val="00AE77B3"/>
    <w:pPr>
      <w:spacing w:before="120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PlainText">
    <w:name w:val="Plain Text"/>
    <w:basedOn w:val="Normal"/>
    <w:semiHidden/>
    <w:locked/>
    <w:rsid w:val="00AE77B3"/>
    <w:rPr>
      <w:rFonts w:ascii="Courier New" w:hAnsi="Courier New" w:cs="Courier New"/>
      <w:sz w:val="20"/>
      <w:szCs w:val="20"/>
    </w:rPr>
  </w:style>
  <w:style w:type="table" w:styleId="TableTheme">
    <w:name w:val="Table Theme"/>
    <w:basedOn w:val="TableNormal"/>
    <w:semiHidden/>
    <w:locked/>
    <w:rsid w:val="00AE77B3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Heading">
    <w:name w:val="Note Heading"/>
    <w:basedOn w:val="Normal"/>
    <w:next w:val="Normal"/>
    <w:semiHidden/>
    <w:locked/>
    <w:rsid w:val="00AE77B3"/>
  </w:style>
  <w:style w:type="character" w:styleId="HTMLVariable">
    <w:name w:val="HTML Variable"/>
    <w:basedOn w:val="DefaultParagraphFont"/>
    <w:semiHidden/>
    <w:locked/>
    <w:rsid w:val="00AE77B3"/>
    <w:rPr>
      <w:i/>
      <w:iCs/>
    </w:rPr>
  </w:style>
  <w:style w:type="table" w:styleId="TableWeb1">
    <w:name w:val="Table Web 1"/>
    <w:basedOn w:val="TableNormal"/>
    <w:semiHidden/>
    <w:locked/>
    <w:rsid w:val="00AE77B3"/>
    <w:pPr>
      <w:spacing w:before="12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locked/>
    <w:rsid w:val="00AE77B3"/>
    <w:pPr>
      <w:spacing w:before="12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locked/>
    <w:rsid w:val="00AE77B3"/>
    <w:pPr>
      <w:spacing w:before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stenum">
    <w:name w:val="liste_num"/>
    <w:basedOn w:val="Normal"/>
    <w:semiHidden/>
    <w:locked/>
    <w:rsid w:val="001C3D35"/>
    <w:pPr>
      <w:numPr>
        <w:numId w:val="19"/>
      </w:numPr>
    </w:pPr>
  </w:style>
  <w:style w:type="table" w:customStyle="1" w:styleId="Calendar2">
    <w:name w:val="Calendar 2"/>
    <w:basedOn w:val="TableNormal"/>
    <w:uiPriority w:val="99"/>
    <w:qFormat/>
    <w:rsid w:val="009E2F87"/>
    <w:pPr>
      <w:jc w:val="center"/>
    </w:pPr>
    <w:rPr>
      <w:rFonts w:ascii="Calibri" w:hAnsi="Calibri"/>
      <w:sz w:val="28"/>
      <w:szCs w:val="28"/>
      <w:lang w:eastAsia="en-US"/>
    </w:rPr>
    <w:tblPr>
      <w:tblBorders>
        <w:insideV w:val="single" w:sz="4" w:space="0" w:color="95B3D7"/>
      </w:tblBorders>
    </w:tblPr>
    <w:tblStylePr w:type="firstRow">
      <w:rPr>
        <w:rFonts w:ascii="Bahnschrift Light" w:eastAsia="Times New Roman" w:hAnsi="Bahnschrift Light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exposant">
    <w:name w:val="exposant"/>
    <w:basedOn w:val="DefaultParagraphFont"/>
    <w:uiPriority w:val="1"/>
    <w:qFormat/>
    <w:rsid w:val="00D21AAA"/>
    <w:rPr>
      <w:vertAlign w:val="superscript"/>
    </w:rPr>
  </w:style>
  <w:style w:type="character" w:customStyle="1" w:styleId="indice">
    <w:name w:val="indice"/>
    <w:basedOn w:val="DefaultParagraphFont"/>
    <w:uiPriority w:val="1"/>
    <w:qFormat/>
    <w:rsid w:val="00D21AAA"/>
    <w:rPr>
      <w:vertAlign w:val="subscript"/>
    </w:rPr>
  </w:style>
  <w:style w:type="paragraph" w:styleId="Header">
    <w:name w:val="header"/>
    <w:basedOn w:val="Normal"/>
    <w:link w:val="HeaderChar"/>
    <w:unhideWhenUsed/>
    <w:rsid w:val="001F12DE"/>
    <w:pPr>
      <w:tabs>
        <w:tab w:val="center" w:pos="4320"/>
        <w:tab w:val="right" w:pos="864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1F12DE"/>
    <w:rPr>
      <w:rFonts w:ascii="Arial" w:hAnsi="Arial" w:cs="Arial"/>
      <w:sz w:val="22"/>
      <w:szCs w:val="24"/>
    </w:rPr>
  </w:style>
  <w:style w:type="paragraph" w:styleId="Footer">
    <w:name w:val="footer"/>
    <w:basedOn w:val="Normal"/>
    <w:link w:val="FooterChar"/>
    <w:unhideWhenUsed/>
    <w:rsid w:val="001F12DE"/>
    <w:pPr>
      <w:tabs>
        <w:tab w:val="center" w:pos="4320"/>
        <w:tab w:val="right" w:pos="8640"/>
      </w:tabs>
      <w:spacing w:before="0"/>
    </w:pPr>
  </w:style>
  <w:style w:type="character" w:customStyle="1" w:styleId="FooterChar">
    <w:name w:val="Footer Char"/>
    <w:basedOn w:val="DefaultParagraphFont"/>
    <w:link w:val="Footer"/>
    <w:rsid w:val="001F12DE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ilisateur\OneDrive\Documents\Manuscrits\1.%20Virtualisation%20des%20syst&#232;mes%20d'information%20avec%20VMware\z_aGlossaire\Glossai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C302D-E35E-4EF6-AD65-CF3674FA2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Glossaire.dotx</Template>
  <TotalTime>0</TotalTime>
  <Pages>6</Pages>
  <Words>870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Editions ENI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Luc Breton</dc:creator>
  <cp:keywords/>
  <dc:description/>
  <cp:lastModifiedBy>Breton, Luc</cp:lastModifiedBy>
  <cp:revision>2</cp:revision>
  <cp:lastPrinted>2008-11-12T12:42:00Z</cp:lastPrinted>
  <dcterms:created xsi:type="dcterms:W3CDTF">2023-10-05T15:16:00Z</dcterms:created>
  <dcterms:modified xsi:type="dcterms:W3CDTF">2023-10-05T15:16:00Z</dcterms:modified>
</cp:coreProperties>
</file>